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36073D" w:rsidRPr="00A35760">
        <w:tc>
          <w:tcPr>
            <w:tcW w:w="9828" w:type="dxa"/>
            <w:tcBorders>
              <w:top w:val="nil"/>
              <w:left w:val="nil"/>
              <w:bottom w:val="nil"/>
              <w:right w:val="nil"/>
            </w:tcBorders>
          </w:tcPr>
          <w:p w:rsidR="0036073D" w:rsidRPr="00C3619D" w:rsidRDefault="0036073D"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36073D" w:rsidRDefault="0036073D"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36073D" w:rsidRDefault="0036073D"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36073D" w:rsidRDefault="0036073D"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36073D" w:rsidRDefault="0036073D"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36073D" w:rsidRPr="00A35760" w:rsidRDefault="0036073D"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36073D" w:rsidRPr="00A35760">
        <w:tc>
          <w:tcPr>
            <w:tcW w:w="9828" w:type="dxa"/>
            <w:tcBorders>
              <w:top w:val="nil"/>
              <w:left w:val="nil"/>
              <w:bottom w:val="nil"/>
              <w:right w:val="nil"/>
            </w:tcBorders>
          </w:tcPr>
          <w:p w:rsidR="0036073D" w:rsidRPr="00A35760" w:rsidRDefault="0036073D" w:rsidP="00C3619D">
            <w:pPr>
              <w:autoSpaceDE w:val="0"/>
              <w:autoSpaceDN w:val="0"/>
              <w:adjustRightInd w:val="0"/>
              <w:rPr>
                <w:rFonts w:ascii="Times New Roman" w:hAnsi="Times New Roman" w:cs="Times New Roman"/>
                <w:sz w:val="28"/>
                <w:szCs w:val="28"/>
              </w:rPr>
            </w:pPr>
          </w:p>
        </w:tc>
      </w:tr>
    </w:tbl>
    <w:p w:rsidR="0036073D" w:rsidRPr="009F041E" w:rsidRDefault="0036073D" w:rsidP="009F041E">
      <w:pPr>
        <w:jc w:val="center"/>
        <w:rPr>
          <w:rFonts w:ascii="Times New Roman" w:hAnsi="Times New Roman" w:cs="Times New Roman"/>
          <w:b/>
          <w:bCs/>
          <w:sz w:val="28"/>
          <w:szCs w:val="28"/>
          <w:lang w:eastAsia="ru-RU"/>
        </w:rPr>
      </w:pP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36073D" w:rsidRPr="009F041E" w:rsidRDefault="0036073D"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36073D" w:rsidRPr="009F041E" w:rsidRDefault="0036073D" w:rsidP="00A10D50">
      <w:pPr>
        <w:jc w:val="center"/>
        <w:rPr>
          <w:rFonts w:ascii="Times New Roman" w:hAnsi="Times New Roman" w:cs="Times New Roman"/>
          <w:b/>
          <w:bCs/>
          <w:sz w:val="28"/>
          <w:szCs w:val="28"/>
          <w:lang w:eastAsia="ru-RU"/>
        </w:rPr>
      </w:pPr>
    </w:p>
    <w:p w:rsidR="0036073D" w:rsidRPr="009F041E" w:rsidRDefault="0036073D"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36073D" w:rsidRPr="009F041E" w:rsidRDefault="0036073D" w:rsidP="00A10D50">
      <w:pPr>
        <w:rPr>
          <w:rFonts w:ascii="Times New Roman" w:hAnsi="Times New Roman" w:cs="Times New Roman"/>
          <w:b/>
          <w:bCs/>
          <w:color w:val="000000"/>
          <w:sz w:val="28"/>
          <w:szCs w:val="28"/>
          <w:lang w:eastAsia="ru-RU"/>
        </w:rPr>
      </w:pPr>
    </w:p>
    <w:p w:rsidR="0036073D" w:rsidRPr="000C3454" w:rsidRDefault="0036073D"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w:t>
      </w:r>
      <w:r>
        <w:rPr>
          <w:rFonts w:ascii="Times New Roman" w:hAnsi="Times New Roman" w:cs="Times New Roman"/>
          <w:sz w:val="28"/>
          <w:szCs w:val="28"/>
          <w:u w:val="single"/>
          <w:lang w:eastAsia="ru-RU"/>
        </w:rPr>
        <w:t xml:space="preserve"> х. Коржевский, ул. Солнечная, д.6;</w:t>
      </w:r>
    </w:p>
    <w:p w:rsidR="0036073D" w:rsidRPr="000C3454" w:rsidRDefault="0036073D"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36073D" w:rsidRPr="00E91EAB" w:rsidRDefault="0036073D"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Pr>
          <w:rFonts w:ascii="Times New Roman" w:hAnsi="Times New Roman" w:cs="Times New Roman"/>
          <w:sz w:val="28"/>
          <w:szCs w:val="28"/>
          <w:u w:val="single"/>
          <w:lang w:eastAsia="ru-RU"/>
        </w:rPr>
        <w:t>Ремонт шиферной кровли</w:t>
      </w:r>
    </w:p>
    <w:p w:rsidR="0036073D" w:rsidRPr="009F041E" w:rsidRDefault="0036073D"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36073D" w:rsidRPr="000C3454" w:rsidRDefault="0036073D" w:rsidP="00B56DCE">
      <w:pPr>
        <w:numPr>
          <w:ilvl w:val="1"/>
          <w:numId w:val="2"/>
        </w:numPr>
        <w:ind w:left="0" w:firstLine="90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Pr>
          <w:rFonts w:ascii="Times New Roman" w:hAnsi="Times New Roman" w:cs="Times New Roman"/>
          <w:color w:val="000000"/>
          <w:sz w:val="28"/>
          <w:szCs w:val="28"/>
          <w:u w:val="single"/>
          <w:lang w:eastAsia="ru-RU"/>
        </w:rPr>
        <w:t>886 702</w:t>
      </w:r>
      <w:r w:rsidRPr="00E91EAB">
        <w:rPr>
          <w:rFonts w:ascii="Times New Roman" w:hAnsi="Times New Roman" w:cs="Times New Roman"/>
          <w:color w:val="000000"/>
          <w:sz w:val="28"/>
          <w:szCs w:val="28"/>
          <w:u w:val="single"/>
          <w:lang w:eastAsia="ru-RU"/>
        </w:rPr>
        <w:t xml:space="preserve"> (</w:t>
      </w:r>
      <w:r>
        <w:rPr>
          <w:rFonts w:ascii="Times New Roman" w:hAnsi="Times New Roman" w:cs="Times New Roman"/>
          <w:color w:val="000000"/>
          <w:sz w:val="28"/>
          <w:szCs w:val="28"/>
          <w:u w:val="single"/>
          <w:lang w:eastAsia="ru-RU"/>
        </w:rPr>
        <w:t>восемьсот восемьдесят шесть тысяч семьсот два</w:t>
      </w:r>
      <w:r w:rsidRPr="00E91EAB">
        <w:rPr>
          <w:rFonts w:ascii="Times New Roman" w:hAnsi="Times New Roman" w:cs="Times New Roman"/>
          <w:color w:val="000000"/>
          <w:sz w:val="28"/>
          <w:szCs w:val="28"/>
          <w:u w:val="single"/>
          <w:lang w:eastAsia="ru-RU"/>
        </w:rPr>
        <w:t>)</w:t>
      </w:r>
      <w:r>
        <w:rPr>
          <w:rFonts w:ascii="Times New Roman" w:hAnsi="Times New Roman" w:cs="Times New Roman"/>
          <w:color w:val="000000"/>
          <w:sz w:val="28"/>
          <w:szCs w:val="28"/>
          <w:lang w:eastAsia="ru-RU"/>
        </w:rPr>
        <w:t xml:space="preserve"> </w:t>
      </w:r>
      <w:r w:rsidRPr="00E91EAB">
        <w:rPr>
          <w:rFonts w:ascii="Times New Roman" w:hAnsi="Times New Roman" w:cs="Times New Roman"/>
          <w:color w:val="000000"/>
          <w:sz w:val="28"/>
          <w:szCs w:val="28"/>
          <w:lang w:eastAsia="ru-RU"/>
        </w:rPr>
        <w:t>руб</w:t>
      </w:r>
      <w:r>
        <w:rPr>
          <w:rFonts w:ascii="Times New Roman" w:hAnsi="Times New Roman" w:cs="Times New Roman"/>
          <w:color w:val="000000"/>
          <w:sz w:val="28"/>
          <w:szCs w:val="28"/>
          <w:lang w:eastAsia="ru-RU"/>
        </w:rPr>
        <w:t>ля 70 копеек</w:t>
      </w:r>
      <w:r w:rsidRPr="00E91EAB">
        <w:rPr>
          <w:rFonts w:ascii="Times New Roman" w:hAnsi="Times New Roman" w:cs="Times New Roman"/>
          <w:color w:val="000000"/>
          <w:sz w:val="28"/>
          <w:szCs w:val="28"/>
          <w:lang w:eastAsia="ru-RU"/>
        </w:rPr>
        <w:t xml:space="preserve">,  в том числе НДС   </w:t>
      </w:r>
      <w:r>
        <w:rPr>
          <w:rFonts w:ascii="Times New Roman" w:hAnsi="Times New Roman" w:cs="Times New Roman"/>
          <w:color w:val="000000"/>
          <w:sz w:val="28"/>
          <w:szCs w:val="28"/>
          <w:u w:val="single"/>
          <w:lang w:eastAsia="ru-RU"/>
        </w:rPr>
        <w:t>135 259</w:t>
      </w:r>
      <w:r w:rsidRPr="000C3454">
        <w:rPr>
          <w:rFonts w:ascii="Times New Roman" w:hAnsi="Times New Roman" w:cs="Times New Roman"/>
          <w:color w:val="000000"/>
          <w:sz w:val="28"/>
          <w:szCs w:val="28"/>
          <w:u w:val="single"/>
          <w:lang w:eastAsia="ru-RU"/>
        </w:rPr>
        <w:t xml:space="preserve"> (</w:t>
      </w:r>
      <w:r>
        <w:rPr>
          <w:rFonts w:ascii="Times New Roman" w:hAnsi="Times New Roman" w:cs="Times New Roman"/>
          <w:color w:val="000000"/>
          <w:sz w:val="28"/>
          <w:szCs w:val="28"/>
          <w:u w:val="single"/>
          <w:lang w:eastAsia="ru-RU"/>
        </w:rPr>
        <w:t>сто тридцать пять тысяч двести пятьдесят девять) рублей 70 копеек.</w:t>
      </w:r>
    </w:p>
    <w:p w:rsidR="0036073D" w:rsidRPr="009F041E" w:rsidRDefault="0036073D"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36073D" w:rsidRPr="000E6658" w:rsidRDefault="0036073D"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36073D" w:rsidRPr="009F041E" w:rsidRDefault="0036073D"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36073D" w:rsidRDefault="0036073D"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36073D" w:rsidRPr="00E91EAB" w:rsidRDefault="0036073D"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36073D" w:rsidRPr="00FB07A8" w:rsidRDefault="0036073D"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36073D" w:rsidRPr="009F041E" w:rsidRDefault="0036073D"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36073D" w:rsidRPr="000E6658" w:rsidRDefault="0036073D"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36073D" w:rsidRPr="00E91EAB" w:rsidRDefault="0036073D"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sidRPr="00E91EAB">
        <w:rPr>
          <w:rFonts w:ascii="Times New Roman" w:hAnsi="Times New Roman" w:cs="Times New Roman"/>
          <w:sz w:val="28"/>
          <w:szCs w:val="28"/>
          <w:u w:val="single"/>
          <w:lang w:eastAsia="ru-RU"/>
        </w:rPr>
        <w:t>«</w:t>
      </w:r>
      <w:r>
        <w:rPr>
          <w:rFonts w:ascii="Times New Roman" w:hAnsi="Times New Roman" w:cs="Times New Roman"/>
          <w:sz w:val="28"/>
          <w:szCs w:val="28"/>
          <w:u w:val="single"/>
          <w:lang w:eastAsia="ru-RU"/>
        </w:rPr>
        <w:t>12» сентября</w:t>
      </w:r>
      <w:r w:rsidRPr="00E91EAB">
        <w:rPr>
          <w:rFonts w:ascii="Times New Roman" w:hAnsi="Times New Roman" w:cs="Times New Roman"/>
          <w:sz w:val="28"/>
          <w:szCs w:val="28"/>
          <w:u w:val="single"/>
          <w:lang w:eastAsia="ru-RU"/>
        </w:rPr>
        <w:t xml:space="preserve"> 2016 года.</w:t>
      </w:r>
    </w:p>
    <w:p w:rsidR="0036073D" w:rsidRPr="009F041E" w:rsidRDefault="0036073D"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36073D" w:rsidRPr="009F041E" w:rsidRDefault="0036073D"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36073D" w:rsidRPr="009F041E" w:rsidRDefault="0036073D"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w:t>
      </w:r>
      <w:r w:rsidRPr="00193BD4">
        <w:rPr>
          <w:rFonts w:ascii="Times New Roman" w:hAnsi="Times New Roman" w:cs="Times New Roman"/>
          <w:sz w:val="28"/>
          <w:szCs w:val="28"/>
          <w:u w:val="single"/>
          <w:lang w:eastAsia="ru-RU"/>
        </w:rPr>
        <w:t>« 04 » октября 2016 года</w:t>
      </w:r>
      <w:r>
        <w:rPr>
          <w:rFonts w:ascii="Times New Roman" w:hAnsi="Times New Roman" w:cs="Times New Roman"/>
          <w:sz w:val="28"/>
          <w:szCs w:val="28"/>
          <w:lang w:eastAsia="ru-RU"/>
        </w:rPr>
        <w:t xml:space="preserve">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36073D" w:rsidRPr="00E91EAB" w:rsidRDefault="0036073D" w:rsidP="00E91EAB">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sidRPr="004A6281">
        <w:rPr>
          <w:rFonts w:ascii="Times New Roman" w:hAnsi="Times New Roman" w:cs="Times New Roman"/>
          <w:sz w:val="28"/>
          <w:szCs w:val="28"/>
          <w:u w:val="single"/>
          <w:lang w:eastAsia="ru-RU"/>
        </w:rPr>
        <w:t>26 601 (двадцати шести тысяч шестисот одного) рубля 08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sidRPr="00E91EAB">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w:t>
      </w:r>
      <w:r w:rsidRPr="00E91EAB">
        <w:rPr>
          <w:rFonts w:ascii="Times New Roman" w:hAnsi="Times New Roman" w:cs="Times New Roman"/>
          <w:sz w:val="28"/>
          <w:szCs w:val="28"/>
          <w:u w:val="single"/>
          <w:lang w:eastAsia="ru-RU"/>
        </w:rPr>
        <w:t>, БИК 040349001, Южное ГУ Банка России г.Краснодар</w:t>
      </w:r>
      <w:r>
        <w:rPr>
          <w:rFonts w:ascii="Times New Roman" w:hAnsi="Times New Roman" w:cs="Times New Roman"/>
          <w:sz w:val="28"/>
          <w:szCs w:val="28"/>
          <w:u w:val="single"/>
          <w:lang w:eastAsia="ru-RU"/>
        </w:rPr>
        <w:t xml:space="preserve"> </w:t>
      </w:r>
      <w:r w:rsidRPr="00E91EAB">
        <w:rPr>
          <w:rFonts w:ascii="Times New Roman" w:hAnsi="Times New Roman" w:cs="Times New Roman"/>
          <w:sz w:val="28"/>
          <w:szCs w:val="28"/>
          <w:u w:val="single"/>
          <w:lang w:eastAsia="ru-RU"/>
        </w:rPr>
        <w:t>(МКУ «Управление капитального строи</w:t>
      </w:r>
      <w:r>
        <w:rPr>
          <w:rFonts w:ascii="Times New Roman" w:hAnsi="Times New Roman" w:cs="Times New Roman"/>
          <w:sz w:val="28"/>
          <w:szCs w:val="28"/>
          <w:u w:val="single"/>
          <w:lang w:eastAsia="ru-RU"/>
        </w:rPr>
        <w:t>тельства» л/с 902412220</w:t>
      </w:r>
      <w:r w:rsidRPr="00E91EAB">
        <w:rPr>
          <w:rFonts w:ascii="Times New Roman" w:hAnsi="Times New Roman" w:cs="Times New Roman"/>
          <w:sz w:val="28"/>
          <w:szCs w:val="28"/>
          <w:u w:val="single"/>
          <w:lang w:eastAsia="ru-RU"/>
        </w:rPr>
        <w:t>)</w:t>
      </w:r>
    </w:p>
    <w:p w:rsidR="0036073D" w:rsidRPr="009F041E" w:rsidRDefault="0036073D" w:rsidP="00A10D50">
      <w:pPr>
        <w:tabs>
          <w:tab w:val="left" w:pos="1843"/>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36073D" w:rsidRPr="009F041E" w:rsidRDefault="0036073D"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36073D" w:rsidRPr="009F041E" w:rsidRDefault="0036073D"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36073D" w:rsidRPr="009F041E" w:rsidRDefault="0036073D" w:rsidP="00A10D50">
      <w:pPr>
        <w:ind w:firstLine="851"/>
        <w:jc w:val="center"/>
        <w:rPr>
          <w:rFonts w:ascii="Times New Roman" w:hAnsi="Times New Roman" w:cs="Times New Roman"/>
          <w:b/>
          <w:bCs/>
          <w:sz w:val="28"/>
          <w:szCs w:val="28"/>
          <w:lang w:eastAsia="ru-RU"/>
        </w:rPr>
      </w:pPr>
    </w:p>
    <w:p w:rsidR="0036073D" w:rsidRPr="009F041E" w:rsidRDefault="0036073D"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36073D" w:rsidRPr="009F041E" w:rsidRDefault="0036073D" w:rsidP="00A10D50">
      <w:pPr>
        <w:rPr>
          <w:rFonts w:ascii="Times New Roman" w:hAnsi="Times New Roman" w:cs="Times New Roman"/>
          <w:b/>
          <w:bCs/>
          <w:sz w:val="28"/>
          <w:szCs w:val="28"/>
          <w:lang w:eastAsia="ru-RU"/>
        </w:rPr>
      </w:pPr>
    </w:p>
    <w:p w:rsidR="0036073D" w:rsidRPr="009F041E" w:rsidRDefault="0036073D"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36073D" w:rsidRPr="009F041E" w:rsidRDefault="0036073D"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36073D" w:rsidRPr="009F041E" w:rsidRDefault="0036073D"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36073D" w:rsidRPr="009F041E" w:rsidRDefault="0036073D"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36073D" w:rsidRPr="009F041E" w:rsidRDefault="0036073D"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36073D" w:rsidRPr="009F041E" w:rsidRDefault="0036073D"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36073D" w:rsidRPr="009F041E" w:rsidRDefault="0036073D"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36073D" w:rsidRPr="009F041E" w:rsidRDefault="0036073D" w:rsidP="00A10D50">
      <w:pPr>
        <w:autoSpaceDE w:val="0"/>
        <w:autoSpaceDN w:val="0"/>
        <w:adjustRightInd w:val="0"/>
        <w:jc w:val="both"/>
        <w:rPr>
          <w:rFonts w:ascii="Times New Roman" w:hAnsi="Times New Roman" w:cs="Times New Roman"/>
          <w:b/>
          <w:bCs/>
          <w:i/>
          <w:iCs/>
          <w:sz w:val="28"/>
          <w:szCs w:val="28"/>
          <w:lang w:eastAsia="ru-RU"/>
        </w:rPr>
      </w:pPr>
    </w:p>
    <w:p w:rsidR="0036073D" w:rsidRPr="009F041E" w:rsidRDefault="0036073D"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36073D" w:rsidRPr="009F041E" w:rsidRDefault="0036073D"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36073D" w:rsidRPr="009F041E" w:rsidRDefault="0036073D" w:rsidP="00A10D50">
      <w:pPr>
        <w:autoSpaceDE w:val="0"/>
        <w:autoSpaceDN w:val="0"/>
        <w:adjustRightInd w:val="0"/>
        <w:jc w:val="center"/>
        <w:rPr>
          <w:rFonts w:ascii="Times New Roman" w:hAnsi="Times New Roman" w:cs="Times New Roman"/>
          <w:sz w:val="28"/>
          <w:szCs w:val="28"/>
          <w:lang w:eastAsia="ru-RU"/>
        </w:rPr>
      </w:pPr>
    </w:p>
    <w:p w:rsidR="0036073D" w:rsidRPr="009F041E" w:rsidRDefault="0036073D"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36073D" w:rsidRPr="009F041E" w:rsidRDefault="0036073D"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3.10.</w:t>
      </w:r>
      <w:r>
        <w:rPr>
          <w:rFonts w:ascii="Times New Roman" w:hAnsi="Times New Roman" w:cs="Times New Roman"/>
          <w:sz w:val="28"/>
          <w:szCs w:val="28"/>
          <w:lang w:eastAsia="ru-RU"/>
        </w:rPr>
        <w:tab/>
        <w:t xml:space="preserve"> </w:t>
      </w:r>
      <w:r w:rsidRPr="009F041E">
        <w:rPr>
          <w:rFonts w:ascii="Times New Roman" w:hAnsi="Times New Roman" w:cs="Times New Roman"/>
          <w:sz w:val="28"/>
          <w:szCs w:val="28"/>
          <w:lang w:eastAsia="ru-RU"/>
        </w:rPr>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36073D" w:rsidRPr="009F041E" w:rsidRDefault="0036073D"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36073D" w:rsidRPr="009F041E" w:rsidRDefault="0036073D"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36073D" w:rsidRPr="009F041E" w:rsidRDefault="0036073D"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36073D" w:rsidRPr="009F041E" w:rsidRDefault="0036073D" w:rsidP="009F041E">
      <w:pPr>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36073D" w:rsidRPr="009F041E" w:rsidRDefault="0036073D" w:rsidP="009F041E">
      <w:pPr>
        <w:rPr>
          <w:rFonts w:ascii="Times New Roman" w:hAnsi="Times New Roman" w:cs="Times New Roman"/>
          <w:b/>
          <w:bCs/>
          <w:sz w:val="28"/>
          <w:szCs w:val="28"/>
          <w:lang w:eastAsia="ru-RU"/>
        </w:rPr>
      </w:pPr>
    </w:p>
    <w:p w:rsidR="0036073D" w:rsidRPr="009F041E" w:rsidRDefault="0036073D"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36073D" w:rsidRPr="009F041E" w:rsidRDefault="0036073D"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36073D" w:rsidRPr="009F041E" w:rsidRDefault="0036073D"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36073D" w:rsidRPr="009F041E" w:rsidRDefault="0036073D"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36073D" w:rsidRPr="009F041E" w:rsidRDefault="0036073D"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36073D" w:rsidRPr="009F041E" w:rsidRDefault="0036073D"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36073D" w:rsidRPr="009F041E" w:rsidRDefault="0036073D"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36073D" w:rsidRPr="009F041E" w:rsidRDefault="0036073D"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36073D" w:rsidRPr="009F041E" w:rsidRDefault="0036073D"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36073D" w:rsidRPr="009F041E" w:rsidRDefault="0036073D" w:rsidP="009F041E">
      <w:pPr>
        <w:jc w:val="both"/>
        <w:rPr>
          <w:rFonts w:ascii="Times New Roman" w:hAnsi="Times New Roman" w:cs="Times New Roman"/>
          <w:sz w:val="28"/>
          <w:szCs w:val="28"/>
          <w:lang w:eastAsia="ru-RU"/>
        </w:rPr>
      </w:pPr>
    </w:p>
    <w:p w:rsidR="0036073D" w:rsidRPr="009F041E" w:rsidRDefault="0036073D"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36073D" w:rsidRPr="009F041E" w:rsidRDefault="0036073D" w:rsidP="009F041E">
      <w:pPr>
        <w:autoSpaceDE w:val="0"/>
        <w:autoSpaceDN w:val="0"/>
        <w:adjustRightInd w:val="0"/>
        <w:jc w:val="both"/>
        <w:rPr>
          <w:rFonts w:ascii="Times New Roman" w:hAnsi="Times New Roman" w:cs="Times New Roman"/>
          <w:b/>
          <w:bCs/>
          <w:sz w:val="28"/>
          <w:szCs w:val="28"/>
          <w:lang w:eastAsia="ru-RU"/>
        </w:rPr>
      </w:pPr>
    </w:p>
    <w:p w:rsidR="0036073D" w:rsidRPr="009F041E" w:rsidRDefault="0036073D"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36073D" w:rsidRPr="009F041E" w:rsidRDefault="0036073D"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36073D" w:rsidRPr="009F041E" w:rsidRDefault="0036073D"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36073D" w:rsidRPr="009F041E" w:rsidRDefault="0036073D"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36073D" w:rsidRPr="009F041E" w:rsidRDefault="0036073D"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36073D" w:rsidRPr="009F041E" w:rsidRDefault="0036073D" w:rsidP="009F041E">
      <w:pPr>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36073D" w:rsidRPr="009F041E" w:rsidRDefault="0036073D" w:rsidP="009F041E">
      <w:pPr>
        <w:autoSpaceDE w:val="0"/>
        <w:autoSpaceDN w:val="0"/>
        <w:adjustRightInd w:val="0"/>
        <w:jc w:val="center"/>
        <w:rPr>
          <w:rFonts w:ascii="Times New Roman" w:hAnsi="Times New Roman" w:cs="Times New Roman"/>
          <w:sz w:val="28"/>
          <w:szCs w:val="28"/>
          <w:lang w:eastAsia="ru-RU"/>
        </w:rPr>
      </w:pPr>
    </w:p>
    <w:p w:rsidR="0036073D" w:rsidRPr="009F041E" w:rsidRDefault="0036073D"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36073D" w:rsidRPr="009D13C8" w:rsidRDefault="0036073D" w:rsidP="00455F16">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Pr>
          <w:rFonts w:ascii="Times New Roman" w:hAnsi="Times New Roman" w:cs="Times New Roman"/>
          <w:sz w:val="28"/>
          <w:szCs w:val="28"/>
          <w:u w:val="single"/>
          <w:lang w:eastAsia="ru-RU"/>
        </w:rPr>
        <w:t>88 670</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восемьдесят восемь тысяч шестьсот семьдесят</w:t>
      </w:r>
      <w:r w:rsidRPr="009D13C8">
        <w:rPr>
          <w:rFonts w:ascii="Times New Roman" w:hAnsi="Times New Roman" w:cs="Times New Roman"/>
          <w:sz w:val="28"/>
          <w:szCs w:val="28"/>
          <w:u w:val="single"/>
          <w:lang w:eastAsia="ru-RU"/>
        </w:rPr>
        <w:t>) рубл</w:t>
      </w:r>
      <w:r>
        <w:rPr>
          <w:rFonts w:ascii="Times New Roman" w:hAnsi="Times New Roman" w:cs="Times New Roman"/>
          <w:sz w:val="28"/>
          <w:szCs w:val="28"/>
          <w:u w:val="single"/>
          <w:lang w:eastAsia="ru-RU"/>
        </w:rPr>
        <w:t>ей</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27</w:t>
      </w:r>
      <w:r w:rsidRPr="009D13C8">
        <w:rPr>
          <w:rFonts w:ascii="Times New Roman" w:hAnsi="Times New Roman" w:cs="Times New Roman"/>
          <w:sz w:val="28"/>
          <w:szCs w:val="28"/>
          <w:u w:val="single"/>
          <w:lang w:eastAsia="ru-RU"/>
        </w:rPr>
        <w:t xml:space="preserve"> копеек.</w:t>
      </w:r>
    </w:p>
    <w:p w:rsidR="0036073D" w:rsidRPr="009F041E" w:rsidRDefault="0036073D" w:rsidP="00455F16">
      <w:pPr>
        <w:autoSpaceDE w:val="0"/>
        <w:autoSpaceDN w:val="0"/>
        <w:adjustRightInd w:val="0"/>
        <w:ind w:firstLine="708"/>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36073D" w:rsidRPr="009F041E" w:rsidRDefault="0036073D"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36073D" w:rsidRPr="009F041E" w:rsidRDefault="0036073D" w:rsidP="009F041E">
      <w:pPr>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36073D" w:rsidRPr="009D13C8" w:rsidRDefault="0036073D" w:rsidP="00505750">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Pr>
          <w:rFonts w:ascii="Times New Roman" w:hAnsi="Times New Roman" w:cs="Times New Roman"/>
          <w:sz w:val="28"/>
          <w:szCs w:val="28"/>
          <w:u w:val="single"/>
          <w:lang w:eastAsia="ru-RU"/>
        </w:rPr>
        <w:t>88 670</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восемьдесят восемь тысяч шестьсот семьдесят</w:t>
      </w:r>
      <w:r w:rsidRPr="009D13C8">
        <w:rPr>
          <w:rFonts w:ascii="Times New Roman" w:hAnsi="Times New Roman" w:cs="Times New Roman"/>
          <w:sz w:val="28"/>
          <w:szCs w:val="28"/>
          <w:u w:val="single"/>
          <w:lang w:eastAsia="ru-RU"/>
        </w:rPr>
        <w:t>) рубл</w:t>
      </w:r>
      <w:r>
        <w:rPr>
          <w:rFonts w:ascii="Times New Roman" w:hAnsi="Times New Roman" w:cs="Times New Roman"/>
          <w:sz w:val="28"/>
          <w:szCs w:val="28"/>
          <w:u w:val="single"/>
          <w:lang w:eastAsia="ru-RU"/>
        </w:rPr>
        <w:t>ей</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27</w:t>
      </w:r>
      <w:r w:rsidRPr="009D13C8">
        <w:rPr>
          <w:rFonts w:ascii="Times New Roman" w:hAnsi="Times New Roman" w:cs="Times New Roman"/>
          <w:sz w:val="28"/>
          <w:szCs w:val="28"/>
          <w:u w:val="single"/>
          <w:lang w:eastAsia="ru-RU"/>
        </w:rPr>
        <w:t xml:space="preserve"> копеек.</w:t>
      </w:r>
    </w:p>
    <w:p w:rsidR="0036073D" w:rsidRPr="009F041E" w:rsidRDefault="0036073D" w:rsidP="00505750">
      <w:pPr>
        <w:autoSpaceDE w:val="0"/>
        <w:autoSpaceDN w:val="0"/>
        <w:adjustRightInd w:val="0"/>
        <w:ind w:firstLine="708"/>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36073D" w:rsidRPr="009F041E" w:rsidRDefault="0036073D"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36073D" w:rsidRPr="009F041E" w:rsidRDefault="0036073D"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36073D" w:rsidRPr="009F041E" w:rsidRDefault="0036073D"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36073D" w:rsidRPr="009F041E" w:rsidRDefault="0036073D"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36073D" w:rsidRPr="009F041E" w:rsidRDefault="0036073D" w:rsidP="009F041E">
      <w:pPr>
        <w:tabs>
          <w:tab w:val="left" w:pos="3825"/>
        </w:tabs>
        <w:jc w:val="both"/>
        <w:rPr>
          <w:rFonts w:ascii="Times New Roman" w:hAnsi="Times New Roman" w:cs="Times New Roman"/>
          <w:sz w:val="28"/>
          <w:szCs w:val="28"/>
          <w:lang w:eastAsia="ru-RU"/>
        </w:rPr>
      </w:pPr>
    </w:p>
    <w:p w:rsidR="0036073D" w:rsidRPr="009F041E" w:rsidRDefault="0036073D"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36073D" w:rsidRPr="009F041E" w:rsidRDefault="0036073D" w:rsidP="009F041E">
      <w:pPr>
        <w:rPr>
          <w:rFonts w:ascii="Times New Roman" w:hAnsi="Times New Roman" w:cs="Times New Roman"/>
          <w:b/>
          <w:bCs/>
          <w:sz w:val="28"/>
          <w:szCs w:val="28"/>
          <w:lang w:eastAsia="ru-RU"/>
        </w:rPr>
      </w:pPr>
    </w:p>
    <w:p w:rsidR="0036073D" w:rsidRPr="009F041E" w:rsidRDefault="0036073D"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36073D" w:rsidRPr="009F041E" w:rsidRDefault="0036073D"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36073D" w:rsidRPr="009F041E" w:rsidRDefault="0036073D"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36073D" w:rsidRPr="009F041E" w:rsidRDefault="0036073D"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36073D" w:rsidRPr="009F041E" w:rsidRDefault="0036073D"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36073D" w:rsidRPr="009F041E" w:rsidRDefault="0036073D"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36073D" w:rsidRPr="009F041E" w:rsidRDefault="0036073D"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36073D" w:rsidRPr="009F041E" w:rsidRDefault="0036073D"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36073D" w:rsidRPr="009F041E" w:rsidRDefault="0036073D"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36073D" w:rsidRPr="009F041E" w:rsidRDefault="0036073D"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36073D" w:rsidRPr="009F041E" w:rsidRDefault="0036073D"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36073D" w:rsidRPr="009F041E" w:rsidRDefault="0036073D"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36073D" w:rsidRPr="009F041E" w:rsidRDefault="0036073D"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36073D" w:rsidRPr="009F041E" w:rsidRDefault="0036073D"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36073D" w:rsidRPr="009F041E" w:rsidRDefault="0036073D"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36073D" w:rsidRPr="009F041E" w:rsidRDefault="0036073D" w:rsidP="009F041E">
      <w:pPr>
        <w:jc w:val="both"/>
        <w:rPr>
          <w:rFonts w:ascii="Times New Roman" w:hAnsi="Times New Roman" w:cs="Times New Roman"/>
          <w:sz w:val="28"/>
          <w:szCs w:val="28"/>
          <w:lang w:eastAsia="ru-RU"/>
        </w:rPr>
      </w:pPr>
    </w:p>
    <w:p w:rsidR="0036073D" w:rsidRPr="009F041E" w:rsidRDefault="0036073D"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36073D" w:rsidRPr="009F041E" w:rsidRDefault="0036073D" w:rsidP="009F041E">
      <w:pPr>
        <w:jc w:val="both"/>
        <w:rPr>
          <w:rFonts w:ascii="Times New Roman" w:hAnsi="Times New Roman" w:cs="Times New Roman"/>
          <w:b/>
          <w:bCs/>
          <w:color w:val="000000"/>
          <w:sz w:val="28"/>
          <w:szCs w:val="28"/>
          <w:lang w:eastAsia="ru-RU"/>
        </w:rPr>
      </w:pPr>
    </w:p>
    <w:p w:rsidR="0036073D" w:rsidRPr="009F041E" w:rsidRDefault="0036073D"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36073D" w:rsidRPr="009F041E" w:rsidRDefault="0036073D"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36073D" w:rsidRPr="009F041E" w:rsidRDefault="0036073D"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36073D" w:rsidRPr="009F041E" w:rsidRDefault="0036073D"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36073D" w:rsidRPr="009F041E" w:rsidRDefault="0036073D"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36073D" w:rsidRPr="009F041E" w:rsidRDefault="0036073D"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36073D" w:rsidRPr="009F041E" w:rsidRDefault="0036073D"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36073D" w:rsidRPr="009F041E" w:rsidRDefault="0036073D"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36073D" w:rsidRPr="009F041E" w:rsidRDefault="0036073D"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36073D" w:rsidRPr="009F041E" w:rsidRDefault="0036073D"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36073D" w:rsidRPr="009F041E" w:rsidRDefault="0036073D"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36073D" w:rsidRPr="009F041E" w:rsidRDefault="0036073D"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36073D" w:rsidRPr="009F041E" w:rsidRDefault="0036073D"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36073D" w:rsidRPr="009F041E" w:rsidRDefault="0036073D"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36073D" w:rsidRPr="009F041E" w:rsidRDefault="0036073D"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36073D" w:rsidRPr="00153E1A" w:rsidRDefault="0036073D"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36073D" w:rsidRPr="009F041E" w:rsidRDefault="0036073D"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36073D" w:rsidRPr="009F041E" w:rsidRDefault="0036073D"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36073D" w:rsidRPr="009F041E" w:rsidRDefault="0036073D"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36073D" w:rsidRPr="009F041E" w:rsidRDefault="0036073D"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36073D" w:rsidRPr="009F041E" w:rsidRDefault="0036073D" w:rsidP="009F041E">
      <w:pPr>
        <w:jc w:val="right"/>
        <w:rPr>
          <w:rFonts w:ascii="Times New Roman" w:hAnsi="Times New Roman" w:cs="Times New Roman"/>
          <w:sz w:val="28"/>
          <w:szCs w:val="28"/>
          <w:lang w:eastAsia="ru-RU"/>
        </w:rPr>
      </w:pPr>
    </w:p>
    <w:p w:rsidR="0036073D" w:rsidRPr="009F041E" w:rsidRDefault="0036073D"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36073D" w:rsidRPr="009F041E" w:rsidRDefault="0036073D"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36073D" w:rsidRPr="00A35760">
        <w:trPr>
          <w:trHeight w:val="1220"/>
        </w:trPr>
        <w:tc>
          <w:tcPr>
            <w:tcW w:w="1797"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36073D" w:rsidRPr="00A35760">
        <w:tc>
          <w:tcPr>
            <w:tcW w:w="1797" w:type="dxa"/>
            <w:vMerge w:val="restart"/>
          </w:tcPr>
          <w:p w:rsidR="0036073D" w:rsidRPr="009F041E" w:rsidRDefault="0036073D" w:rsidP="009F041E">
            <w:pPr>
              <w:jc w:val="center"/>
              <w:rPr>
                <w:rFonts w:ascii="Times New Roman" w:hAnsi="Times New Roman" w:cs="Times New Roman"/>
                <w:sz w:val="24"/>
                <w:szCs w:val="24"/>
                <w:lang w:eastAsia="ru-RU"/>
              </w:rPr>
            </w:pP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36073D" w:rsidRPr="009F041E" w:rsidRDefault="0036073D" w:rsidP="009F041E">
            <w:pPr>
              <w:jc w:val="center"/>
              <w:rPr>
                <w:rFonts w:ascii="Times New Roman" w:hAnsi="Times New Roman" w:cs="Times New Roman"/>
                <w:sz w:val="24"/>
                <w:szCs w:val="24"/>
                <w:lang w:eastAsia="ru-RU"/>
              </w:rPr>
            </w:pP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36073D" w:rsidRPr="00A35760">
        <w:tc>
          <w:tcPr>
            <w:tcW w:w="1797"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3135" w:type="dxa"/>
            <w:vAlign w:val="center"/>
          </w:tcPr>
          <w:p w:rsidR="0036073D" w:rsidRPr="009F041E" w:rsidRDefault="0036073D"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36073D" w:rsidRPr="009F041E" w:rsidRDefault="0036073D" w:rsidP="009F041E">
      <w:pPr>
        <w:jc w:val="center"/>
        <w:rPr>
          <w:rFonts w:ascii="Times New Roman" w:hAnsi="Times New Roman" w:cs="Times New Roman"/>
          <w:b/>
          <w:bCs/>
          <w:i/>
          <w:iCs/>
          <w:sz w:val="28"/>
          <w:szCs w:val="28"/>
          <w:lang w:eastAsia="ru-RU"/>
        </w:rPr>
      </w:pPr>
    </w:p>
    <w:p w:rsidR="0036073D" w:rsidRPr="009F041E" w:rsidRDefault="0036073D"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36073D" w:rsidRPr="009F041E" w:rsidRDefault="0036073D"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36073D" w:rsidRPr="009F041E" w:rsidRDefault="0036073D" w:rsidP="009F041E">
      <w:pPr>
        <w:jc w:val="right"/>
        <w:rPr>
          <w:rFonts w:ascii="Times New Roman" w:hAnsi="Times New Roman" w:cs="Times New Roman"/>
          <w:sz w:val="28"/>
          <w:szCs w:val="28"/>
          <w:lang w:eastAsia="ru-RU"/>
        </w:rPr>
      </w:pPr>
    </w:p>
    <w:p w:rsidR="0036073D" w:rsidRPr="009F041E" w:rsidRDefault="0036073D"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36073D" w:rsidRPr="009F041E" w:rsidRDefault="0036073D" w:rsidP="009F041E">
      <w:pPr>
        <w:jc w:val="right"/>
        <w:rPr>
          <w:rFonts w:ascii="Times New Roman" w:hAnsi="Times New Roman" w:cs="Times New Roman"/>
          <w:sz w:val="28"/>
          <w:szCs w:val="28"/>
          <w:lang w:eastAsia="ru-RU"/>
        </w:rPr>
      </w:pPr>
    </w:p>
    <w:p w:rsidR="0036073D" w:rsidRPr="009F041E" w:rsidRDefault="0036073D"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36073D" w:rsidRPr="009F041E" w:rsidRDefault="0036073D"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36073D" w:rsidRPr="00A35760">
        <w:trPr>
          <w:jc w:val="center"/>
        </w:trPr>
        <w:tc>
          <w:tcPr>
            <w:tcW w:w="2002"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36073D" w:rsidRPr="00A35760">
        <w:trPr>
          <w:jc w:val="center"/>
        </w:trPr>
        <w:tc>
          <w:tcPr>
            <w:tcW w:w="2002" w:type="dxa"/>
            <w:vMerge w:val="restart"/>
          </w:tcPr>
          <w:p w:rsidR="0036073D" w:rsidRPr="009F041E" w:rsidRDefault="0036073D" w:rsidP="009F041E">
            <w:pPr>
              <w:jc w:val="center"/>
              <w:rPr>
                <w:rFonts w:ascii="Times New Roman" w:hAnsi="Times New Roman" w:cs="Times New Roman"/>
                <w:sz w:val="24"/>
                <w:szCs w:val="24"/>
                <w:lang w:eastAsia="ru-RU"/>
              </w:rPr>
            </w:pP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36073D" w:rsidRPr="009F041E" w:rsidRDefault="0036073D" w:rsidP="009F041E">
            <w:pPr>
              <w:jc w:val="center"/>
              <w:rPr>
                <w:rFonts w:ascii="Times New Roman" w:hAnsi="Times New Roman" w:cs="Times New Roman"/>
                <w:sz w:val="24"/>
                <w:szCs w:val="24"/>
                <w:lang w:eastAsia="ru-RU"/>
              </w:rPr>
            </w:pPr>
          </w:p>
          <w:p w:rsidR="0036073D" w:rsidRPr="009F041E" w:rsidRDefault="0036073D" w:rsidP="009F041E">
            <w:pPr>
              <w:jc w:val="center"/>
              <w:rPr>
                <w:rFonts w:ascii="Times New Roman" w:hAnsi="Times New Roman" w:cs="Times New Roman"/>
                <w:sz w:val="24"/>
                <w:szCs w:val="24"/>
                <w:lang w:eastAsia="ru-RU"/>
              </w:rPr>
            </w:pPr>
          </w:p>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36073D" w:rsidRPr="00A35760">
        <w:trPr>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36073D" w:rsidRPr="00A35760">
        <w:trPr>
          <w:trHeight w:val="404"/>
          <w:jc w:val="center"/>
        </w:trPr>
        <w:tc>
          <w:tcPr>
            <w:tcW w:w="2002" w:type="dxa"/>
            <w:vMerge/>
          </w:tcPr>
          <w:p w:rsidR="0036073D" w:rsidRPr="009F041E" w:rsidRDefault="0036073D" w:rsidP="009F041E">
            <w:pPr>
              <w:jc w:val="center"/>
              <w:rPr>
                <w:rFonts w:ascii="Times New Roman" w:hAnsi="Times New Roman" w:cs="Times New Roman"/>
                <w:sz w:val="24"/>
                <w:szCs w:val="24"/>
                <w:lang w:eastAsia="ru-RU"/>
              </w:rPr>
            </w:pPr>
          </w:p>
        </w:tc>
        <w:tc>
          <w:tcPr>
            <w:tcW w:w="1731" w:type="dxa"/>
            <w:vMerge/>
          </w:tcPr>
          <w:p w:rsidR="0036073D" w:rsidRPr="009F041E" w:rsidRDefault="0036073D" w:rsidP="009F041E">
            <w:pPr>
              <w:jc w:val="center"/>
              <w:rPr>
                <w:rFonts w:ascii="Times New Roman" w:hAnsi="Times New Roman" w:cs="Times New Roman"/>
                <w:sz w:val="24"/>
                <w:szCs w:val="24"/>
                <w:lang w:eastAsia="ru-RU"/>
              </w:rPr>
            </w:pPr>
          </w:p>
        </w:tc>
        <w:tc>
          <w:tcPr>
            <w:tcW w:w="2541"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36073D" w:rsidRPr="009F041E" w:rsidRDefault="0036073D"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36073D" w:rsidRPr="009F041E" w:rsidRDefault="0036073D" w:rsidP="009F041E">
      <w:pPr>
        <w:tabs>
          <w:tab w:val="left" w:pos="0"/>
        </w:tabs>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36073D" w:rsidRPr="009F041E" w:rsidRDefault="0036073D"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36073D" w:rsidRPr="009F041E" w:rsidRDefault="0036073D"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36073D" w:rsidRPr="009F041E" w:rsidRDefault="0036073D"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36073D" w:rsidRPr="00A35760">
        <w:tc>
          <w:tcPr>
            <w:tcW w:w="1026" w:type="dxa"/>
          </w:tcPr>
          <w:p w:rsidR="0036073D" w:rsidRPr="009F041E" w:rsidRDefault="0036073D" w:rsidP="009F041E">
            <w:pPr>
              <w:jc w:val="center"/>
              <w:rPr>
                <w:rFonts w:ascii="Times New Roman" w:hAnsi="Times New Roman" w:cs="Times New Roman"/>
                <w:sz w:val="20"/>
                <w:szCs w:val="20"/>
                <w:lang w:eastAsia="ru-RU"/>
              </w:rPr>
            </w:pP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36073D" w:rsidRPr="009F041E" w:rsidRDefault="0036073D" w:rsidP="009F041E">
            <w:pPr>
              <w:jc w:val="center"/>
              <w:rPr>
                <w:rFonts w:ascii="Times New Roman" w:hAnsi="Times New Roman" w:cs="Times New Roman"/>
                <w:sz w:val="20"/>
                <w:szCs w:val="20"/>
                <w:lang w:eastAsia="ru-RU"/>
              </w:rPr>
            </w:pPr>
          </w:p>
        </w:tc>
        <w:tc>
          <w:tcPr>
            <w:tcW w:w="3583" w:type="dxa"/>
          </w:tcPr>
          <w:p w:rsidR="0036073D" w:rsidRPr="009F041E" w:rsidRDefault="0036073D" w:rsidP="009F041E">
            <w:pPr>
              <w:jc w:val="center"/>
              <w:rPr>
                <w:rFonts w:ascii="Times New Roman" w:hAnsi="Times New Roman" w:cs="Times New Roman"/>
                <w:sz w:val="20"/>
                <w:szCs w:val="20"/>
                <w:lang w:eastAsia="ru-RU"/>
              </w:rPr>
            </w:pP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36073D" w:rsidRPr="00A35760">
        <w:trPr>
          <w:trHeight w:val="274"/>
        </w:trPr>
        <w:tc>
          <w:tcPr>
            <w:tcW w:w="1026" w:type="dxa"/>
            <w:vMerge w:val="restart"/>
          </w:tcPr>
          <w:p w:rsidR="0036073D" w:rsidRPr="009F041E" w:rsidRDefault="0036073D" w:rsidP="009F041E">
            <w:pPr>
              <w:jc w:val="center"/>
              <w:rPr>
                <w:rFonts w:ascii="Times New Roman" w:hAnsi="Times New Roman" w:cs="Times New Roman"/>
                <w:sz w:val="20"/>
                <w:szCs w:val="20"/>
                <w:lang w:eastAsia="ru-RU"/>
              </w:rPr>
            </w:pP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36073D" w:rsidRPr="009F041E" w:rsidRDefault="0036073D" w:rsidP="009F041E">
            <w:pPr>
              <w:jc w:val="center"/>
              <w:rPr>
                <w:rFonts w:ascii="Times New Roman" w:hAnsi="Times New Roman" w:cs="Times New Roman"/>
                <w:sz w:val="20"/>
                <w:szCs w:val="20"/>
                <w:lang w:eastAsia="ru-RU"/>
              </w:rPr>
            </w:pPr>
          </w:p>
          <w:p w:rsidR="0036073D" w:rsidRPr="009F041E" w:rsidRDefault="0036073D" w:rsidP="009F041E">
            <w:pPr>
              <w:jc w:val="center"/>
              <w:rPr>
                <w:rFonts w:ascii="Times New Roman" w:hAnsi="Times New Roman" w:cs="Times New Roman"/>
                <w:sz w:val="20"/>
                <w:szCs w:val="20"/>
                <w:lang w:eastAsia="ru-RU"/>
              </w:rPr>
            </w:pP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6073D" w:rsidRPr="00A35760">
        <w:trPr>
          <w:trHeight w:val="274"/>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tcPr>
          <w:p w:rsidR="0036073D" w:rsidRPr="009F041E" w:rsidRDefault="0036073D" w:rsidP="009F041E">
            <w:pPr>
              <w:jc w:val="center"/>
              <w:rPr>
                <w:rFonts w:ascii="Times New Roman" w:hAnsi="Times New Roman" w:cs="Times New Roman"/>
                <w:sz w:val="20"/>
                <w:szCs w:val="20"/>
                <w:lang w:eastAsia="ru-RU"/>
              </w:rPr>
            </w:pP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6073D" w:rsidRPr="00A35760">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tcPr>
          <w:p w:rsidR="0036073D" w:rsidRPr="009F041E" w:rsidRDefault="0036073D" w:rsidP="009F041E">
            <w:pPr>
              <w:jc w:val="center"/>
              <w:rPr>
                <w:rFonts w:ascii="Times New Roman" w:hAnsi="Times New Roman" w:cs="Times New Roman"/>
                <w:sz w:val="20"/>
                <w:szCs w:val="20"/>
                <w:lang w:eastAsia="ru-RU"/>
              </w:rPr>
            </w:pP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36073D" w:rsidRPr="00A35760">
        <w:trPr>
          <w:trHeight w:val="322"/>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val="restart"/>
          </w:tcPr>
          <w:p w:rsidR="0036073D" w:rsidRPr="009F041E" w:rsidRDefault="0036073D" w:rsidP="009F041E">
            <w:pPr>
              <w:jc w:val="center"/>
              <w:rPr>
                <w:rFonts w:ascii="Times New Roman" w:hAnsi="Times New Roman" w:cs="Times New Roman"/>
                <w:sz w:val="20"/>
                <w:szCs w:val="20"/>
                <w:lang w:eastAsia="ru-RU"/>
              </w:rPr>
            </w:pP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6073D" w:rsidRPr="00A35760">
        <w:trPr>
          <w:trHeight w:val="322"/>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tcPr>
          <w:p w:rsidR="0036073D" w:rsidRPr="009F041E" w:rsidRDefault="0036073D" w:rsidP="009F041E">
            <w:pPr>
              <w:jc w:val="center"/>
              <w:rPr>
                <w:rFonts w:ascii="Times New Roman" w:hAnsi="Times New Roman" w:cs="Times New Roman"/>
                <w:sz w:val="20"/>
                <w:szCs w:val="20"/>
                <w:lang w:eastAsia="ru-RU"/>
              </w:rPr>
            </w:pP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6073D" w:rsidRPr="00A35760">
        <w:trPr>
          <w:trHeight w:val="285"/>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tcPr>
          <w:p w:rsidR="0036073D" w:rsidRPr="009F041E" w:rsidRDefault="0036073D" w:rsidP="009F041E">
            <w:pPr>
              <w:jc w:val="center"/>
              <w:rPr>
                <w:rFonts w:ascii="Times New Roman" w:hAnsi="Times New Roman" w:cs="Times New Roman"/>
                <w:sz w:val="20"/>
                <w:szCs w:val="20"/>
                <w:lang w:eastAsia="ru-RU"/>
              </w:rPr>
            </w:pP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36073D" w:rsidRPr="00A35760">
        <w:trPr>
          <w:trHeight w:val="269"/>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val="restart"/>
          </w:tcPr>
          <w:p w:rsidR="0036073D" w:rsidRPr="009F041E" w:rsidRDefault="0036073D"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36073D" w:rsidRPr="009F041E" w:rsidRDefault="0036073D"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36073D" w:rsidRPr="009F041E" w:rsidRDefault="0036073D"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36073D" w:rsidRPr="009F041E" w:rsidRDefault="0036073D"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36073D" w:rsidRPr="009F041E" w:rsidRDefault="0036073D"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6073D" w:rsidRPr="00A35760">
        <w:trPr>
          <w:trHeight w:val="269"/>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tcPr>
          <w:p w:rsidR="0036073D" w:rsidRPr="009F041E" w:rsidRDefault="0036073D" w:rsidP="009F041E">
            <w:pPr>
              <w:jc w:val="center"/>
              <w:rPr>
                <w:rFonts w:ascii="Times New Roman" w:hAnsi="Times New Roman" w:cs="Times New Roman"/>
                <w:sz w:val="20"/>
                <w:szCs w:val="20"/>
                <w:lang w:eastAsia="ru-RU"/>
              </w:rPr>
            </w:pP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6073D" w:rsidRPr="00A35760">
        <w:trPr>
          <w:trHeight w:val="557"/>
        </w:trPr>
        <w:tc>
          <w:tcPr>
            <w:tcW w:w="1026" w:type="dxa"/>
            <w:vMerge/>
          </w:tcPr>
          <w:p w:rsidR="0036073D" w:rsidRPr="009F041E" w:rsidRDefault="0036073D" w:rsidP="009F041E">
            <w:pPr>
              <w:jc w:val="center"/>
              <w:rPr>
                <w:rFonts w:ascii="Times New Roman" w:hAnsi="Times New Roman" w:cs="Times New Roman"/>
                <w:sz w:val="20"/>
                <w:szCs w:val="20"/>
                <w:lang w:eastAsia="ru-RU"/>
              </w:rPr>
            </w:pPr>
          </w:p>
        </w:tc>
        <w:tc>
          <w:tcPr>
            <w:tcW w:w="1061" w:type="dxa"/>
            <w:vMerge/>
          </w:tcPr>
          <w:p w:rsidR="0036073D" w:rsidRPr="009F041E" w:rsidRDefault="0036073D" w:rsidP="009F041E">
            <w:pPr>
              <w:jc w:val="center"/>
              <w:rPr>
                <w:rFonts w:ascii="Times New Roman" w:hAnsi="Times New Roman" w:cs="Times New Roman"/>
                <w:sz w:val="20"/>
                <w:szCs w:val="20"/>
                <w:lang w:eastAsia="ru-RU"/>
              </w:rPr>
            </w:pPr>
          </w:p>
        </w:tc>
        <w:tc>
          <w:tcPr>
            <w:tcW w:w="3583" w:type="dxa"/>
            <w:vMerge/>
          </w:tcPr>
          <w:p w:rsidR="0036073D" w:rsidRPr="009F041E" w:rsidRDefault="0036073D" w:rsidP="009F041E">
            <w:pPr>
              <w:jc w:val="center"/>
              <w:rPr>
                <w:rFonts w:ascii="Times New Roman" w:hAnsi="Times New Roman" w:cs="Times New Roman"/>
                <w:sz w:val="20"/>
                <w:szCs w:val="20"/>
                <w:lang w:eastAsia="ru-RU"/>
              </w:rPr>
            </w:pPr>
          </w:p>
        </w:tc>
        <w:tc>
          <w:tcPr>
            <w:tcW w:w="22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36073D" w:rsidRPr="009F041E" w:rsidRDefault="0036073D"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36073D" w:rsidRPr="009F041E" w:rsidRDefault="0036073D" w:rsidP="009F041E">
            <w:pPr>
              <w:jc w:val="center"/>
              <w:rPr>
                <w:rFonts w:ascii="Times New Roman" w:hAnsi="Times New Roman" w:cs="Times New Roman"/>
                <w:sz w:val="20"/>
                <w:szCs w:val="20"/>
                <w:lang w:eastAsia="ru-RU"/>
              </w:rPr>
            </w:pPr>
          </w:p>
        </w:tc>
      </w:tr>
    </w:tbl>
    <w:p w:rsidR="0036073D" w:rsidRPr="009F041E" w:rsidRDefault="0036073D"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36073D" w:rsidRPr="009F041E" w:rsidRDefault="0036073D"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36073D" w:rsidRPr="009F041E" w:rsidRDefault="0036073D"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36073D" w:rsidRPr="009F041E" w:rsidRDefault="0036073D"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36073D" w:rsidRPr="009F041E" w:rsidRDefault="0036073D"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36073D" w:rsidRPr="009F041E" w:rsidRDefault="0036073D"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36073D" w:rsidRPr="009F041E" w:rsidRDefault="0036073D" w:rsidP="009F041E">
      <w:pPr>
        <w:tabs>
          <w:tab w:val="left" w:pos="426"/>
        </w:tabs>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tabs>
          <w:tab w:val="left" w:pos="426"/>
        </w:tabs>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36073D" w:rsidRPr="009F041E" w:rsidRDefault="0036073D" w:rsidP="009F041E">
      <w:pPr>
        <w:tabs>
          <w:tab w:val="left" w:pos="426"/>
        </w:tabs>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36073D" w:rsidRPr="009F041E" w:rsidRDefault="0036073D"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36073D" w:rsidRPr="009F041E" w:rsidRDefault="0036073D"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36073D" w:rsidRPr="009F041E" w:rsidRDefault="0036073D"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36073D" w:rsidRPr="009F041E" w:rsidRDefault="0036073D"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36073D" w:rsidRPr="009F041E" w:rsidRDefault="0036073D"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36073D" w:rsidRPr="009F041E" w:rsidRDefault="0036073D"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36073D" w:rsidRPr="009F041E" w:rsidRDefault="0036073D"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36073D" w:rsidRPr="009F041E" w:rsidRDefault="0036073D" w:rsidP="009F041E">
      <w:pPr>
        <w:tabs>
          <w:tab w:val="left" w:pos="426"/>
        </w:tabs>
        <w:autoSpaceDE w:val="0"/>
        <w:autoSpaceDN w:val="0"/>
        <w:adjustRightInd w:val="0"/>
        <w:jc w:val="both"/>
        <w:rPr>
          <w:rFonts w:ascii="Arial" w:hAnsi="Arial" w:cs="Arial"/>
          <w:sz w:val="28"/>
          <w:szCs w:val="28"/>
          <w:lang w:eastAsia="ru-RU"/>
        </w:rPr>
      </w:pPr>
    </w:p>
    <w:p w:rsidR="0036073D" w:rsidRPr="009F041E" w:rsidRDefault="0036073D"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36073D" w:rsidRPr="009F041E" w:rsidRDefault="0036073D" w:rsidP="009F041E">
      <w:pPr>
        <w:tabs>
          <w:tab w:val="left" w:pos="426"/>
        </w:tabs>
        <w:autoSpaceDE w:val="0"/>
        <w:autoSpaceDN w:val="0"/>
        <w:adjustRightInd w:val="0"/>
        <w:jc w:val="both"/>
        <w:rPr>
          <w:rFonts w:ascii="Times New Roman" w:hAnsi="Times New Roman" w:cs="Times New Roman"/>
          <w:sz w:val="28"/>
          <w:szCs w:val="28"/>
          <w:lang w:eastAsia="ru-RU"/>
        </w:rPr>
      </w:pPr>
    </w:p>
    <w:p w:rsidR="0036073D" w:rsidRPr="009F041E" w:rsidRDefault="0036073D"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36073D" w:rsidRPr="009F041E" w:rsidRDefault="0036073D"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36073D" w:rsidRPr="009F041E" w:rsidRDefault="0036073D"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36073D" w:rsidRPr="009F041E" w:rsidRDefault="0036073D"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36073D" w:rsidRPr="009F041E" w:rsidRDefault="0036073D"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36073D" w:rsidRPr="00A35760">
        <w:tc>
          <w:tcPr>
            <w:tcW w:w="2943" w:type="dxa"/>
          </w:tcPr>
          <w:p w:rsidR="0036073D" w:rsidRPr="007A199E" w:rsidRDefault="0036073D" w:rsidP="007A199E">
            <w:pPr>
              <w:jc w:val="center"/>
              <w:rPr>
                <w:rFonts w:ascii="Times New Roman" w:hAnsi="Times New Roman" w:cs="Times New Roman"/>
                <w:b/>
                <w:bCs/>
                <w:sz w:val="28"/>
                <w:szCs w:val="28"/>
                <w:lang w:eastAsia="ru-RU"/>
              </w:rPr>
            </w:pPr>
          </w:p>
        </w:tc>
        <w:tc>
          <w:tcPr>
            <w:tcW w:w="6911" w:type="dxa"/>
          </w:tcPr>
          <w:p w:rsidR="0036073D" w:rsidRPr="007A199E" w:rsidRDefault="0036073D"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6073D" w:rsidRPr="007A199E" w:rsidRDefault="0036073D" w:rsidP="007A199E">
            <w:pPr>
              <w:jc w:val="center"/>
              <w:rPr>
                <w:rFonts w:ascii="Times New Roman" w:hAnsi="Times New Roman" w:cs="Times New Roman"/>
                <w:b/>
                <w:bCs/>
                <w:sz w:val="28"/>
                <w:szCs w:val="28"/>
                <w:lang w:eastAsia="ru-RU"/>
              </w:rPr>
            </w:pPr>
          </w:p>
        </w:tc>
      </w:tr>
    </w:tbl>
    <w:p w:rsidR="0036073D" w:rsidRPr="007A199E" w:rsidRDefault="0036073D" w:rsidP="007A199E">
      <w:pPr>
        <w:ind w:left="5580"/>
        <w:jc w:val="center"/>
        <w:rPr>
          <w:rFonts w:ascii="Times New Roman" w:hAnsi="Times New Roman" w:cs="Times New Roman"/>
          <w:i/>
          <w:iCs/>
          <w:color w:val="000000"/>
          <w:sz w:val="24"/>
          <w:szCs w:val="24"/>
          <w:lang w:eastAsia="ru-RU"/>
        </w:rPr>
      </w:pPr>
    </w:p>
    <w:p w:rsidR="0036073D" w:rsidRPr="007A199E" w:rsidRDefault="0036073D"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36073D" w:rsidRPr="007A199E" w:rsidRDefault="0036073D"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36073D" w:rsidRPr="007A199E" w:rsidRDefault="0036073D"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36073D" w:rsidRPr="007A199E" w:rsidRDefault="0036073D"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36073D" w:rsidRPr="007A199E" w:rsidRDefault="0036073D" w:rsidP="007A199E">
      <w:pPr>
        <w:ind w:firstLine="284"/>
        <w:jc w:val="both"/>
        <w:rPr>
          <w:rFonts w:ascii="Times New Roman" w:hAnsi="Times New Roman" w:cs="Times New Roman"/>
          <w:color w:val="000000"/>
          <w:sz w:val="28"/>
          <w:szCs w:val="28"/>
          <w:lang w:eastAsia="ru-RU"/>
        </w:rPr>
      </w:pPr>
    </w:p>
    <w:p w:rsidR="0036073D" w:rsidRPr="007A199E" w:rsidRDefault="0036073D"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36073D" w:rsidRPr="00A35760">
        <w:tc>
          <w:tcPr>
            <w:tcW w:w="5812" w:type="dxa"/>
          </w:tcPr>
          <w:p w:rsidR="0036073D" w:rsidRPr="007A199E" w:rsidRDefault="0036073D"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36073D" w:rsidRPr="007A199E" w:rsidRDefault="0036073D"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r w:rsidR="0036073D" w:rsidRPr="00A35760">
        <w:tc>
          <w:tcPr>
            <w:tcW w:w="5812" w:type="dxa"/>
          </w:tcPr>
          <w:p w:rsidR="0036073D" w:rsidRPr="007A199E" w:rsidRDefault="0036073D"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r w:rsidR="0036073D" w:rsidRPr="00A35760">
        <w:tc>
          <w:tcPr>
            <w:tcW w:w="5812" w:type="dxa"/>
          </w:tcPr>
          <w:p w:rsidR="0036073D" w:rsidRPr="007A199E" w:rsidRDefault="0036073D"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r w:rsidR="0036073D" w:rsidRPr="00A35760">
        <w:tc>
          <w:tcPr>
            <w:tcW w:w="5812" w:type="dxa"/>
          </w:tcPr>
          <w:p w:rsidR="0036073D" w:rsidRPr="007A199E" w:rsidRDefault="0036073D"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r w:rsidR="0036073D" w:rsidRPr="00A35760">
        <w:tc>
          <w:tcPr>
            <w:tcW w:w="5812" w:type="dxa"/>
          </w:tcPr>
          <w:p w:rsidR="0036073D" w:rsidRPr="007A199E" w:rsidRDefault="0036073D"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r w:rsidR="0036073D" w:rsidRPr="00A35760">
        <w:tc>
          <w:tcPr>
            <w:tcW w:w="5812" w:type="dxa"/>
          </w:tcPr>
          <w:p w:rsidR="0036073D" w:rsidRPr="007A199E" w:rsidRDefault="0036073D"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r w:rsidR="0036073D" w:rsidRPr="00A35760">
        <w:tc>
          <w:tcPr>
            <w:tcW w:w="5812" w:type="dxa"/>
          </w:tcPr>
          <w:p w:rsidR="0036073D" w:rsidRPr="007A199E" w:rsidRDefault="0036073D"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36073D" w:rsidRPr="007A199E" w:rsidRDefault="0036073D" w:rsidP="007A199E">
            <w:pPr>
              <w:jc w:val="both"/>
              <w:rPr>
                <w:rFonts w:ascii="Times New Roman" w:hAnsi="Times New Roman" w:cs="Times New Roman"/>
                <w:color w:val="000000"/>
                <w:sz w:val="28"/>
                <w:szCs w:val="28"/>
                <w:lang w:eastAsia="ru-RU"/>
              </w:rPr>
            </w:pPr>
          </w:p>
        </w:tc>
      </w:tr>
    </w:tbl>
    <w:p w:rsidR="0036073D" w:rsidRPr="007A199E" w:rsidRDefault="0036073D" w:rsidP="007A199E">
      <w:pPr>
        <w:ind w:left="450"/>
        <w:jc w:val="both"/>
        <w:rPr>
          <w:rFonts w:ascii="Times New Roman" w:hAnsi="Times New Roman" w:cs="Times New Roman"/>
          <w:color w:val="000000"/>
          <w:sz w:val="28"/>
          <w:szCs w:val="28"/>
          <w:lang w:eastAsia="ru-RU"/>
        </w:rPr>
      </w:pPr>
    </w:p>
    <w:p w:rsidR="0036073D" w:rsidRPr="007A199E" w:rsidRDefault="0036073D"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36073D" w:rsidRPr="007A199E" w:rsidRDefault="0036073D"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36073D" w:rsidRPr="007A199E" w:rsidRDefault="0036073D"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36073D" w:rsidRPr="007A199E" w:rsidRDefault="0036073D" w:rsidP="007A199E">
      <w:pPr>
        <w:jc w:val="both"/>
        <w:rPr>
          <w:rFonts w:ascii="Times New Roman" w:hAnsi="Times New Roman" w:cs="Times New Roman"/>
          <w:i/>
          <w:iCs/>
          <w:color w:val="000000"/>
          <w:sz w:val="28"/>
          <w:szCs w:val="28"/>
          <w:lang w:eastAsia="ru-RU"/>
        </w:rPr>
      </w:pPr>
    </w:p>
    <w:p w:rsidR="0036073D" w:rsidRPr="007A199E" w:rsidRDefault="0036073D"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36073D" w:rsidRPr="007A199E" w:rsidRDefault="0036073D"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36073D" w:rsidRPr="007A199E" w:rsidRDefault="0036073D"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36073D" w:rsidRPr="007A199E" w:rsidRDefault="0036073D"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36073D" w:rsidRPr="007A199E" w:rsidRDefault="0036073D"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36073D" w:rsidRPr="007A199E" w:rsidRDefault="0036073D"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36073D" w:rsidRPr="007A199E" w:rsidRDefault="0036073D"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36073D" w:rsidRPr="007A199E" w:rsidRDefault="0036073D"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36073D" w:rsidRPr="007A199E" w:rsidRDefault="0036073D"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36073D" w:rsidRPr="007A199E" w:rsidRDefault="0036073D" w:rsidP="007A199E">
      <w:pPr>
        <w:ind w:firstLine="709"/>
        <w:jc w:val="center"/>
        <w:rPr>
          <w:rFonts w:ascii="Times New Roman" w:hAnsi="Times New Roman" w:cs="Times New Roman"/>
          <w:i/>
          <w:iCs/>
          <w:sz w:val="24"/>
          <w:szCs w:val="24"/>
          <w:lang w:eastAsia="ru-RU"/>
        </w:rPr>
      </w:pPr>
    </w:p>
    <w:p w:rsidR="0036073D" w:rsidRPr="007A199E" w:rsidRDefault="0036073D"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36073D" w:rsidRPr="007A199E" w:rsidRDefault="0036073D"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36073D" w:rsidRPr="007A199E" w:rsidRDefault="0036073D" w:rsidP="007A199E">
      <w:pPr>
        <w:jc w:val="both"/>
        <w:rPr>
          <w:rFonts w:ascii="Times New Roman" w:hAnsi="Times New Roman" w:cs="Times New Roman"/>
          <w:color w:val="000000"/>
          <w:sz w:val="28"/>
          <w:szCs w:val="28"/>
          <w:lang w:eastAsia="ru-RU"/>
        </w:rPr>
      </w:pPr>
    </w:p>
    <w:p w:rsidR="0036073D" w:rsidRPr="007A199E" w:rsidRDefault="0036073D"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36073D" w:rsidRPr="00A35760">
        <w:trPr>
          <w:cantSplit/>
          <w:trHeight w:val="866"/>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36073D" w:rsidRPr="007A199E" w:rsidRDefault="0036073D"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36073D" w:rsidRPr="007A199E" w:rsidRDefault="0036073D" w:rsidP="007A199E">
            <w:pPr>
              <w:jc w:val="center"/>
              <w:rPr>
                <w:rFonts w:ascii="Times New Roman" w:hAnsi="Times New Roman" w:cs="Times New Roman"/>
                <w:sz w:val="24"/>
                <w:szCs w:val="24"/>
                <w:lang w:eastAsia="ru-RU"/>
              </w:rPr>
            </w:pPr>
          </w:p>
          <w:p w:rsidR="0036073D" w:rsidRPr="007A199E" w:rsidRDefault="0036073D" w:rsidP="007A199E">
            <w:pPr>
              <w:jc w:val="center"/>
              <w:rPr>
                <w:rFonts w:ascii="Times New Roman" w:hAnsi="Times New Roman" w:cs="Times New Roman"/>
                <w:sz w:val="24"/>
                <w:szCs w:val="24"/>
                <w:lang w:eastAsia="ru-RU"/>
              </w:rPr>
            </w:pPr>
          </w:p>
        </w:tc>
        <w:tc>
          <w:tcPr>
            <w:tcW w:w="2409"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36073D" w:rsidRPr="00A35760">
        <w:trPr>
          <w:tblHeader/>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36073D" w:rsidRPr="00A35760">
        <w:trPr>
          <w:cantSplit/>
          <w:trHeight w:val="873"/>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36073D" w:rsidRPr="007A199E" w:rsidRDefault="0036073D"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36073D" w:rsidRPr="007A199E" w:rsidRDefault="0036073D" w:rsidP="007A199E">
            <w:pPr>
              <w:jc w:val="both"/>
              <w:rPr>
                <w:rFonts w:ascii="Times New Roman" w:hAnsi="Times New Roman" w:cs="Times New Roman"/>
                <w:sz w:val="24"/>
                <w:szCs w:val="24"/>
                <w:lang w:eastAsia="ru-RU"/>
              </w:rPr>
            </w:pPr>
          </w:p>
        </w:tc>
      </w:tr>
      <w:tr w:rsidR="0036073D" w:rsidRPr="00A35760">
        <w:trPr>
          <w:cantSplit/>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36073D" w:rsidRPr="007A199E" w:rsidRDefault="0036073D"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36073D" w:rsidRPr="007A199E" w:rsidRDefault="0036073D" w:rsidP="007A199E">
            <w:pPr>
              <w:jc w:val="both"/>
              <w:rPr>
                <w:rFonts w:ascii="Times New Roman" w:hAnsi="Times New Roman" w:cs="Times New Roman"/>
                <w:sz w:val="24"/>
                <w:szCs w:val="24"/>
                <w:lang w:eastAsia="ru-RU"/>
              </w:rPr>
            </w:pPr>
          </w:p>
        </w:tc>
      </w:tr>
    </w:tbl>
    <w:p w:rsidR="0036073D" w:rsidRPr="007A199E" w:rsidRDefault="0036073D" w:rsidP="007A199E">
      <w:pPr>
        <w:autoSpaceDE w:val="0"/>
        <w:autoSpaceDN w:val="0"/>
        <w:adjustRightInd w:val="0"/>
        <w:ind w:left="540"/>
        <w:jc w:val="both"/>
        <w:rPr>
          <w:rFonts w:ascii="Times New Roman" w:hAnsi="Times New Roman" w:cs="Times New Roman"/>
          <w:sz w:val="28"/>
          <w:szCs w:val="28"/>
        </w:rPr>
      </w:pPr>
    </w:p>
    <w:p w:rsidR="0036073D" w:rsidRPr="007A199E" w:rsidRDefault="0036073D"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36073D" w:rsidRPr="00A35760">
        <w:trPr>
          <w:cantSplit/>
          <w:trHeight w:val="866"/>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36073D" w:rsidRPr="007A199E" w:rsidRDefault="0036073D"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36073D" w:rsidRPr="007A199E" w:rsidRDefault="0036073D" w:rsidP="007A199E">
            <w:pPr>
              <w:jc w:val="center"/>
              <w:rPr>
                <w:rFonts w:ascii="Times New Roman" w:hAnsi="Times New Roman" w:cs="Times New Roman"/>
                <w:sz w:val="24"/>
                <w:szCs w:val="24"/>
                <w:lang w:eastAsia="ru-RU"/>
              </w:rPr>
            </w:pPr>
          </w:p>
        </w:tc>
        <w:tc>
          <w:tcPr>
            <w:tcW w:w="1560" w:type="dxa"/>
          </w:tcPr>
          <w:p w:rsidR="0036073D" w:rsidRPr="007A199E" w:rsidRDefault="0036073D"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36073D" w:rsidRPr="007A199E" w:rsidRDefault="0036073D" w:rsidP="007A199E">
            <w:pPr>
              <w:jc w:val="center"/>
              <w:rPr>
                <w:rFonts w:ascii="Times New Roman" w:hAnsi="Times New Roman" w:cs="Times New Roman"/>
                <w:sz w:val="24"/>
                <w:szCs w:val="24"/>
                <w:lang w:eastAsia="ru-RU"/>
              </w:rPr>
            </w:pPr>
          </w:p>
          <w:p w:rsidR="0036073D" w:rsidRPr="007A199E" w:rsidRDefault="0036073D" w:rsidP="007A199E">
            <w:pPr>
              <w:jc w:val="center"/>
              <w:rPr>
                <w:rFonts w:ascii="Times New Roman" w:hAnsi="Times New Roman" w:cs="Times New Roman"/>
                <w:sz w:val="24"/>
                <w:szCs w:val="24"/>
                <w:lang w:eastAsia="ru-RU"/>
              </w:rPr>
            </w:pPr>
          </w:p>
        </w:tc>
        <w:tc>
          <w:tcPr>
            <w:tcW w:w="1842"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36073D" w:rsidRPr="00A35760">
        <w:trPr>
          <w:trHeight w:val="1265"/>
          <w:tblHeader/>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36073D" w:rsidRPr="007A199E" w:rsidRDefault="0036073D"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36073D" w:rsidRPr="007A199E" w:rsidRDefault="0036073D" w:rsidP="007A199E">
            <w:pPr>
              <w:jc w:val="center"/>
              <w:rPr>
                <w:rFonts w:ascii="Times New Roman" w:hAnsi="Times New Roman" w:cs="Times New Roman"/>
                <w:sz w:val="24"/>
                <w:szCs w:val="24"/>
                <w:lang w:eastAsia="ru-RU"/>
              </w:rPr>
            </w:pPr>
          </w:p>
        </w:tc>
      </w:tr>
      <w:tr w:rsidR="0036073D" w:rsidRPr="00A35760">
        <w:trPr>
          <w:cantSplit/>
          <w:trHeight w:val="409"/>
        </w:trPr>
        <w:tc>
          <w:tcPr>
            <w:tcW w:w="567" w:type="dxa"/>
            <w:vMerge w:val="restart"/>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36073D" w:rsidRPr="007A199E" w:rsidRDefault="0036073D"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36073D" w:rsidRPr="007A199E" w:rsidRDefault="0036073D" w:rsidP="007A199E">
            <w:pPr>
              <w:jc w:val="center"/>
              <w:rPr>
                <w:rFonts w:ascii="Times New Roman" w:hAnsi="Times New Roman" w:cs="Times New Roman"/>
                <w:sz w:val="24"/>
                <w:szCs w:val="24"/>
                <w:lang w:eastAsia="ru-RU"/>
              </w:rPr>
            </w:pPr>
          </w:p>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36073D" w:rsidRPr="007A199E" w:rsidRDefault="0036073D" w:rsidP="007A199E">
            <w:pPr>
              <w:jc w:val="both"/>
              <w:rPr>
                <w:rFonts w:ascii="Times New Roman" w:hAnsi="Times New Roman" w:cs="Times New Roman"/>
                <w:sz w:val="24"/>
                <w:szCs w:val="24"/>
                <w:lang w:eastAsia="ru-RU"/>
              </w:rPr>
            </w:pPr>
          </w:p>
        </w:tc>
      </w:tr>
      <w:tr w:rsidR="0036073D" w:rsidRPr="00A35760">
        <w:trPr>
          <w:cantSplit/>
          <w:trHeight w:val="256"/>
        </w:trPr>
        <w:tc>
          <w:tcPr>
            <w:tcW w:w="567" w:type="dxa"/>
            <w:vMerge/>
          </w:tcPr>
          <w:p w:rsidR="0036073D" w:rsidRPr="007A199E" w:rsidRDefault="0036073D" w:rsidP="007A199E">
            <w:pPr>
              <w:jc w:val="center"/>
              <w:rPr>
                <w:rFonts w:ascii="Times New Roman" w:hAnsi="Times New Roman" w:cs="Times New Roman"/>
                <w:sz w:val="24"/>
                <w:szCs w:val="24"/>
                <w:lang w:eastAsia="ru-RU"/>
              </w:rPr>
            </w:pPr>
          </w:p>
        </w:tc>
        <w:tc>
          <w:tcPr>
            <w:tcW w:w="5670" w:type="dxa"/>
          </w:tcPr>
          <w:p w:rsidR="0036073D" w:rsidRPr="007A199E" w:rsidRDefault="0036073D"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36073D" w:rsidRPr="007A199E" w:rsidRDefault="0036073D"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36073D" w:rsidRPr="007A199E" w:rsidRDefault="0036073D" w:rsidP="007A199E">
            <w:pPr>
              <w:jc w:val="center"/>
              <w:rPr>
                <w:rFonts w:ascii="Times New Roman" w:hAnsi="Times New Roman" w:cs="Times New Roman"/>
                <w:sz w:val="24"/>
                <w:szCs w:val="24"/>
                <w:lang w:eastAsia="ru-RU"/>
              </w:rPr>
            </w:pPr>
          </w:p>
        </w:tc>
        <w:tc>
          <w:tcPr>
            <w:tcW w:w="1842" w:type="dxa"/>
            <w:vMerge w:val="restart"/>
          </w:tcPr>
          <w:p w:rsidR="0036073D" w:rsidRPr="007A199E" w:rsidRDefault="0036073D" w:rsidP="007A199E">
            <w:pPr>
              <w:jc w:val="both"/>
              <w:rPr>
                <w:rFonts w:ascii="Times New Roman" w:hAnsi="Times New Roman" w:cs="Times New Roman"/>
                <w:sz w:val="24"/>
                <w:szCs w:val="24"/>
                <w:lang w:eastAsia="ru-RU"/>
              </w:rPr>
            </w:pPr>
          </w:p>
        </w:tc>
      </w:tr>
      <w:tr w:rsidR="0036073D" w:rsidRPr="00A35760">
        <w:trPr>
          <w:cantSplit/>
          <w:trHeight w:val="256"/>
        </w:trPr>
        <w:tc>
          <w:tcPr>
            <w:tcW w:w="567" w:type="dxa"/>
            <w:vMerge/>
          </w:tcPr>
          <w:p w:rsidR="0036073D" w:rsidRPr="007A199E" w:rsidRDefault="0036073D" w:rsidP="007A199E">
            <w:pPr>
              <w:jc w:val="center"/>
              <w:rPr>
                <w:rFonts w:ascii="Times New Roman" w:hAnsi="Times New Roman" w:cs="Times New Roman"/>
                <w:sz w:val="24"/>
                <w:szCs w:val="24"/>
                <w:lang w:eastAsia="ru-RU"/>
              </w:rPr>
            </w:pPr>
          </w:p>
        </w:tc>
        <w:tc>
          <w:tcPr>
            <w:tcW w:w="5670" w:type="dxa"/>
          </w:tcPr>
          <w:p w:rsidR="0036073D" w:rsidRPr="007A199E" w:rsidRDefault="0036073D"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36073D" w:rsidRPr="007A199E" w:rsidDel="007018CA" w:rsidRDefault="0036073D" w:rsidP="007A199E">
            <w:pPr>
              <w:rPr>
                <w:rFonts w:ascii="Times New Roman" w:hAnsi="Times New Roman" w:cs="Times New Roman"/>
                <w:sz w:val="24"/>
                <w:szCs w:val="24"/>
                <w:lang w:eastAsia="ru-RU"/>
              </w:rPr>
            </w:pPr>
          </w:p>
        </w:tc>
        <w:tc>
          <w:tcPr>
            <w:tcW w:w="1560" w:type="dxa"/>
            <w:vMerge/>
          </w:tcPr>
          <w:p w:rsidR="0036073D" w:rsidRPr="007A199E" w:rsidRDefault="0036073D" w:rsidP="007A199E">
            <w:pPr>
              <w:jc w:val="center"/>
              <w:rPr>
                <w:rFonts w:ascii="Times New Roman" w:hAnsi="Times New Roman" w:cs="Times New Roman"/>
                <w:sz w:val="24"/>
                <w:szCs w:val="24"/>
                <w:lang w:eastAsia="ru-RU"/>
              </w:rPr>
            </w:pPr>
          </w:p>
        </w:tc>
        <w:tc>
          <w:tcPr>
            <w:tcW w:w="1842" w:type="dxa"/>
            <w:vMerge/>
          </w:tcPr>
          <w:p w:rsidR="0036073D" w:rsidRPr="007A199E" w:rsidRDefault="0036073D" w:rsidP="007A199E">
            <w:pPr>
              <w:jc w:val="both"/>
              <w:rPr>
                <w:rFonts w:ascii="Times New Roman" w:hAnsi="Times New Roman" w:cs="Times New Roman"/>
                <w:sz w:val="24"/>
                <w:szCs w:val="24"/>
                <w:lang w:eastAsia="ru-RU"/>
              </w:rPr>
            </w:pPr>
          </w:p>
        </w:tc>
      </w:tr>
      <w:tr w:rsidR="0036073D" w:rsidRPr="00A35760">
        <w:trPr>
          <w:cantSplit/>
        </w:trPr>
        <w:tc>
          <w:tcPr>
            <w:tcW w:w="567"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36073D" w:rsidRPr="007A199E" w:rsidRDefault="0036073D"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36073D" w:rsidRPr="007A199E" w:rsidRDefault="0036073D"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36073D" w:rsidRPr="007A199E" w:rsidRDefault="0036073D"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36073D" w:rsidRPr="007A199E" w:rsidRDefault="0036073D"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36073D" w:rsidRPr="007A199E" w:rsidRDefault="0036073D"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36073D" w:rsidRPr="007A199E" w:rsidRDefault="0036073D" w:rsidP="007A199E">
            <w:pPr>
              <w:jc w:val="both"/>
              <w:rPr>
                <w:rFonts w:ascii="Times New Roman" w:hAnsi="Times New Roman" w:cs="Times New Roman"/>
                <w:sz w:val="24"/>
                <w:szCs w:val="24"/>
                <w:lang w:eastAsia="ru-RU"/>
              </w:rPr>
            </w:pPr>
          </w:p>
        </w:tc>
      </w:tr>
    </w:tbl>
    <w:p w:rsidR="0036073D" w:rsidRPr="007A199E" w:rsidRDefault="0036073D"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36073D" w:rsidRPr="007A199E" w:rsidRDefault="0036073D"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36073D" w:rsidRPr="007A199E" w:rsidRDefault="0036073D"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36073D" w:rsidRPr="007A199E" w:rsidRDefault="0036073D"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36073D" w:rsidRPr="007A199E" w:rsidRDefault="0036073D"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36073D" w:rsidRPr="007A199E" w:rsidRDefault="0036073D"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36073D" w:rsidRPr="007A199E" w:rsidRDefault="0036073D"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36073D" w:rsidRPr="007A199E" w:rsidRDefault="0036073D"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36073D" w:rsidRPr="007A199E" w:rsidRDefault="0036073D"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36073D" w:rsidRPr="007A199E" w:rsidRDefault="0036073D"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36073D" w:rsidRPr="007A199E" w:rsidRDefault="0036073D" w:rsidP="007A199E">
      <w:pPr>
        <w:jc w:val="both"/>
        <w:rPr>
          <w:rFonts w:ascii="Times New Roman" w:hAnsi="Times New Roman" w:cs="Times New Roman"/>
          <w:sz w:val="28"/>
          <w:szCs w:val="28"/>
          <w:lang w:eastAsia="ru-RU"/>
        </w:rPr>
      </w:pPr>
    </w:p>
    <w:p w:rsidR="0036073D" w:rsidRPr="007A199E" w:rsidRDefault="0036073D" w:rsidP="007A199E">
      <w:pPr>
        <w:jc w:val="both"/>
        <w:rPr>
          <w:rFonts w:ascii="Times New Roman" w:hAnsi="Times New Roman" w:cs="Times New Roman"/>
          <w:color w:val="000000"/>
          <w:sz w:val="28"/>
          <w:szCs w:val="28"/>
          <w:lang w:eastAsia="ru-RU"/>
        </w:rPr>
      </w:pP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36073D" w:rsidRPr="007A199E" w:rsidRDefault="0036073D"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36073D" w:rsidRPr="007A199E" w:rsidRDefault="0036073D" w:rsidP="007A199E">
      <w:pPr>
        <w:jc w:val="center"/>
        <w:rPr>
          <w:rFonts w:ascii="Times New Roman" w:hAnsi="Times New Roman" w:cs="Times New Roman"/>
          <w:color w:val="000000"/>
          <w:sz w:val="28"/>
          <w:szCs w:val="28"/>
          <w:lang w:eastAsia="ru-RU"/>
        </w:rPr>
      </w:pPr>
    </w:p>
    <w:p w:rsidR="0036073D" w:rsidRPr="007A199E" w:rsidRDefault="0036073D" w:rsidP="007A199E">
      <w:pPr>
        <w:jc w:val="center"/>
        <w:rPr>
          <w:rFonts w:ascii="Times New Roman" w:hAnsi="Times New Roman" w:cs="Times New Roman"/>
          <w:color w:val="000000"/>
          <w:sz w:val="28"/>
          <w:szCs w:val="28"/>
          <w:lang w:eastAsia="ru-RU"/>
        </w:rPr>
      </w:pPr>
    </w:p>
    <w:p w:rsidR="0036073D" w:rsidRPr="007A199E" w:rsidRDefault="0036073D"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36073D" w:rsidRPr="00A35760">
        <w:tc>
          <w:tcPr>
            <w:tcW w:w="2943" w:type="dxa"/>
          </w:tcPr>
          <w:p w:rsidR="0036073D" w:rsidRPr="007A199E" w:rsidRDefault="0036073D" w:rsidP="007A199E">
            <w:pPr>
              <w:spacing w:line="360" w:lineRule="auto"/>
              <w:jc w:val="center"/>
              <w:rPr>
                <w:rFonts w:ascii="Times New Roman" w:hAnsi="Times New Roman" w:cs="Times New Roman"/>
                <w:b/>
                <w:bCs/>
                <w:color w:val="000000"/>
                <w:sz w:val="28"/>
                <w:szCs w:val="28"/>
                <w:lang w:eastAsia="ru-RU"/>
              </w:rPr>
            </w:pPr>
          </w:p>
        </w:tc>
        <w:tc>
          <w:tcPr>
            <w:tcW w:w="6911" w:type="dxa"/>
          </w:tcPr>
          <w:p w:rsidR="0036073D" w:rsidRPr="007A199E" w:rsidRDefault="0036073D"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6073D" w:rsidRPr="007A199E" w:rsidRDefault="0036073D" w:rsidP="007A199E">
            <w:pPr>
              <w:spacing w:line="360" w:lineRule="auto"/>
              <w:jc w:val="center"/>
              <w:rPr>
                <w:rFonts w:ascii="Times New Roman" w:hAnsi="Times New Roman" w:cs="Times New Roman"/>
                <w:b/>
                <w:bCs/>
                <w:color w:val="000000"/>
                <w:sz w:val="28"/>
                <w:szCs w:val="28"/>
                <w:lang w:eastAsia="ru-RU"/>
              </w:rPr>
            </w:pPr>
          </w:p>
        </w:tc>
      </w:tr>
    </w:tbl>
    <w:p w:rsidR="0036073D" w:rsidRPr="007A199E" w:rsidRDefault="0036073D"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36073D" w:rsidRPr="007A199E" w:rsidRDefault="0036073D"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36073D" w:rsidRPr="007A199E" w:rsidRDefault="0036073D"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36073D" w:rsidRPr="007A199E" w:rsidRDefault="0036073D"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36073D" w:rsidRPr="007A199E" w:rsidRDefault="0036073D"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6073D" w:rsidRPr="007A199E" w:rsidRDefault="0036073D"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36073D" w:rsidRPr="007A199E" w:rsidRDefault="0036073D"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36073D" w:rsidRPr="00A35760">
        <w:trPr>
          <w:jc w:val="center"/>
        </w:trPr>
        <w:tc>
          <w:tcPr>
            <w:tcW w:w="845" w:type="dxa"/>
          </w:tcPr>
          <w:p w:rsidR="0036073D" w:rsidRPr="007A199E" w:rsidRDefault="0036073D"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36073D" w:rsidRPr="007A199E" w:rsidRDefault="0036073D"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36073D" w:rsidRPr="007A199E" w:rsidRDefault="0036073D"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36073D" w:rsidRPr="00A35760">
        <w:trPr>
          <w:jc w:val="center"/>
        </w:trPr>
        <w:tc>
          <w:tcPr>
            <w:tcW w:w="845" w:type="dxa"/>
          </w:tcPr>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tc>
        <w:tc>
          <w:tcPr>
            <w:tcW w:w="5672" w:type="dxa"/>
          </w:tcPr>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tc>
        <w:tc>
          <w:tcPr>
            <w:tcW w:w="3109" w:type="dxa"/>
          </w:tcPr>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tc>
      </w:tr>
      <w:tr w:rsidR="0036073D" w:rsidRPr="00A35760">
        <w:trPr>
          <w:jc w:val="center"/>
        </w:trPr>
        <w:tc>
          <w:tcPr>
            <w:tcW w:w="845" w:type="dxa"/>
          </w:tcPr>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tc>
        <w:tc>
          <w:tcPr>
            <w:tcW w:w="5672" w:type="dxa"/>
          </w:tcPr>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tc>
        <w:tc>
          <w:tcPr>
            <w:tcW w:w="3109" w:type="dxa"/>
          </w:tcPr>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tc>
      </w:tr>
    </w:tbl>
    <w:p w:rsidR="0036073D" w:rsidRPr="007A199E" w:rsidRDefault="0036073D" w:rsidP="007A199E">
      <w:pPr>
        <w:spacing w:line="360" w:lineRule="auto"/>
        <w:jc w:val="both"/>
        <w:rPr>
          <w:rFonts w:ascii="Times New Roman" w:hAnsi="Times New Roman" w:cs="Times New Roman"/>
          <w:b/>
          <w:bCs/>
          <w:color w:val="000000"/>
          <w:sz w:val="28"/>
          <w:szCs w:val="28"/>
          <w:lang w:eastAsia="ru-RU"/>
        </w:rPr>
      </w:pPr>
    </w:p>
    <w:p w:rsidR="0036073D" w:rsidRPr="007A199E" w:rsidRDefault="0036073D"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36073D" w:rsidRPr="007A199E" w:rsidRDefault="0036073D"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36073D" w:rsidRPr="007A199E" w:rsidRDefault="0036073D" w:rsidP="007A199E">
      <w:pPr>
        <w:spacing w:line="360" w:lineRule="auto"/>
        <w:jc w:val="center"/>
        <w:rPr>
          <w:rFonts w:ascii="Times New Roman" w:hAnsi="Times New Roman" w:cs="Times New Roman"/>
          <w:color w:val="000000"/>
          <w:sz w:val="24"/>
          <w:szCs w:val="24"/>
          <w:lang w:eastAsia="ru-RU"/>
        </w:rPr>
      </w:pPr>
    </w:p>
    <w:p w:rsidR="0036073D" w:rsidRDefault="0036073D"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36073D" w:rsidRPr="00A35760">
        <w:tc>
          <w:tcPr>
            <w:tcW w:w="2943" w:type="dxa"/>
          </w:tcPr>
          <w:p w:rsidR="0036073D" w:rsidRPr="007A199E" w:rsidRDefault="0036073D" w:rsidP="007A199E">
            <w:pPr>
              <w:jc w:val="center"/>
              <w:rPr>
                <w:rFonts w:ascii="Times New Roman" w:hAnsi="Times New Roman" w:cs="Times New Roman"/>
                <w:b/>
                <w:bCs/>
                <w:sz w:val="28"/>
                <w:szCs w:val="28"/>
                <w:lang w:eastAsia="ru-RU"/>
              </w:rPr>
            </w:pPr>
          </w:p>
        </w:tc>
        <w:tc>
          <w:tcPr>
            <w:tcW w:w="6912" w:type="dxa"/>
          </w:tcPr>
          <w:p w:rsidR="0036073D" w:rsidRPr="007A199E" w:rsidRDefault="0036073D"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6073D" w:rsidRPr="007A199E" w:rsidRDefault="0036073D" w:rsidP="007A199E">
            <w:pPr>
              <w:jc w:val="center"/>
              <w:rPr>
                <w:rFonts w:ascii="Times New Roman" w:hAnsi="Times New Roman" w:cs="Times New Roman"/>
                <w:b/>
                <w:bCs/>
                <w:sz w:val="28"/>
                <w:szCs w:val="28"/>
                <w:lang w:eastAsia="ru-RU"/>
              </w:rPr>
            </w:pPr>
          </w:p>
        </w:tc>
      </w:tr>
    </w:tbl>
    <w:p w:rsidR="0036073D" w:rsidRPr="007A199E" w:rsidRDefault="0036073D"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36073D" w:rsidRPr="007A199E" w:rsidRDefault="0036073D"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36073D" w:rsidRPr="007A199E" w:rsidRDefault="0036073D"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36073D" w:rsidRPr="007A199E" w:rsidRDefault="0036073D"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36073D" w:rsidRPr="007A199E" w:rsidRDefault="0036073D"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36073D" w:rsidRPr="007A199E" w:rsidRDefault="0036073D"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36073D" w:rsidRPr="007A199E" w:rsidRDefault="0036073D"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36073D" w:rsidRPr="007A199E" w:rsidRDefault="0036073D"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36073D" w:rsidRPr="007A199E" w:rsidRDefault="0036073D"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36073D" w:rsidRPr="007A199E" w:rsidRDefault="0036073D"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36073D" w:rsidRPr="007A199E" w:rsidRDefault="0036073D"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36073D" w:rsidRPr="007A199E" w:rsidRDefault="0036073D"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36073D" w:rsidRPr="007A199E" w:rsidRDefault="0036073D"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36073D" w:rsidRPr="007A199E" w:rsidRDefault="0036073D"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6073D" w:rsidRPr="007A199E" w:rsidRDefault="0036073D"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36073D" w:rsidRPr="007A199E" w:rsidRDefault="0036073D"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36073D" w:rsidRPr="007A199E" w:rsidRDefault="0036073D"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36073D" w:rsidRPr="007A199E" w:rsidRDefault="0036073D"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36073D" w:rsidRPr="007A199E" w:rsidRDefault="0036073D"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36073D" w:rsidRPr="007A199E" w:rsidRDefault="0036073D"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36073D" w:rsidRPr="007A199E" w:rsidRDefault="0036073D"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36073D" w:rsidRPr="007A199E" w:rsidRDefault="0036073D"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36073D" w:rsidRPr="007A199E" w:rsidRDefault="0036073D"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36073D" w:rsidRPr="007A199E" w:rsidRDefault="0036073D" w:rsidP="007A199E">
      <w:pPr>
        <w:jc w:val="center"/>
        <w:rPr>
          <w:rFonts w:ascii="Times New Roman" w:hAnsi="Times New Roman" w:cs="Times New Roman"/>
          <w:sz w:val="28"/>
          <w:szCs w:val="28"/>
          <w:lang w:eastAsia="ru-RU"/>
        </w:rPr>
      </w:pP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36073D" w:rsidRDefault="0036073D" w:rsidP="007A199E">
      <w:pPr>
        <w:jc w:val="both"/>
        <w:rPr>
          <w:rFonts w:ascii="Times New Roman" w:hAnsi="Times New Roman" w:cs="Times New Roman"/>
          <w:sz w:val="28"/>
          <w:szCs w:val="28"/>
          <w:lang w:eastAsia="ru-RU"/>
        </w:rPr>
      </w:pPr>
    </w:p>
    <w:p w:rsidR="0036073D" w:rsidRDefault="0036073D" w:rsidP="007A199E">
      <w:pPr>
        <w:jc w:val="both"/>
        <w:rPr>
          <w:rFonts w:ascii="Times New Roman" w:hAnsi="Times New Roman" w:cs="Times New Roman"/>
          <w:sz w:val="28"/>
          <w:szCs w:val="28"/>
          <w:lang w:eastAsia="ru-RU"/>
        </w:rPr>
      </w:pPr>
    </w:p>
    <w:p w:rsidR="0036073D" w:rsidRPr="007A199E" w:rsidRDefault="0036073D"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36073D" w:rsidRPr="00A35760">
        <w:tc>
          <w:tcPr>
            <w:tcW w:w="2518" w:type="dxa"/>
          </w:tcPr>
          <w:p w:rsidR="0036073D" w:rsidRPr="007A199E" w:rsidRDefault="0036073D" w:rsidP="007A199E">
            <w:pPr>
              <w:jc w:val="center"/>
              <w:rPr>
                <w:rFonts w:ascii="Times New Roman" w:hAnsi="Times New Roman" w:cs="Times New Roman"/>
                <w:b/>
                <w:bCs/>
                <w:sz w:val="28"/>
                <w:szCs w:val="28"/>
                <w:lang w:eastAsia="ru-RU"/>
              </w:rPr>
            </w:pPr>
          </w:p>
        </w:tc>
        <w:tc>
          <w:tcPr>
            <w:tcW w:w="7196" w:type="dxa"/>
          </w:tcPr>
          <w:p w:rsidR="0036073D" w:rsidRPr="007A199E" w:rsidRDefault="0036073D"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36073D" w:rsidRPr="007A199E" w:rsidRDefault="0036073D"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6073D" w:rsidRPr="007A199E" w:rsidRDefault="0036073D" w:rsidP="007A199E">
            <w:pPr>
              <w:jc w:val="center"/>
              <w:rPr>
                <w:rFonts w:ascii="Times New Roman" w:hAnsi="Times New Roman" w:cs="Times New Roman"/>
                <w:b/>
                <w:bCs/>
                <w:sz w:val="28"/>
                <w:szCs w:val="28"/>
                <w:lang w:eastAsia="ru-RU"/>
              </w:rPr>
            </w:pPr>
          </w:p>
        </w:tc>
      </w:tr>
    </w:tbl>
    <w:p w:rsidR="0036073D" w:rsidRPr="007A199E" w:rsidRDefault="0036073D"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36073D" w:rsidRPr="007A199E" w:rsidRDefault="0036073D"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36073D" w:rsidRPr="007A199E" w:rsidRDefault="0036073D"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36073D" w:rsidRPr="007A199E" w:rsidRDefault="0036073D"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36073D" w:rsidRPr="00A35760">
        <w:tc>
          <w:tcPr>
            <w:tcW w:w="401"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36073D" w:rsidRPr="007A199E" w:rsidRDefault="0036073D"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36073D" w:rsidRPr="00A35760">
        <w:tc>
          <w:tcPr>
            <w:tcW w:w="401"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36073D" w:rsidRPr="00A35760">
        <w:tc>
          <w:tcPr>
            <w:tcW w:w="401"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36073D" w:rsidRPr="00A35760">
        <w:tc>
          <w:tcPr>
            <w:tcW w:w="401"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6073D" w:rsidRPr="007A199E" w:rsidRDefault="0036073D"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36073D" w:rsidRPr="007A199E" w:rsidRDefault="0036073D"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36073D" w:rsidRPr="007A199E" w:rsidRDefault="0036073D"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36073D" w:rsidRPr="007A199E" w:rsidRDefault="0036073D"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36073D" w:rsidRPr="007A199E" w:rsidRDefault="0036073D"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36073D" w:rsidRPr="007A199E" w:rsidRDefault="0036073D"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36073D" w:rsidRPr="007A199E" w:rsidRDefault="0036073D"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36073D" w:rsidRPr="007A199E" w:rsidRDefault="0036073D"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36073D" w:rsidRPr="007A199E" w:rsidRDefault="0036073D"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36073D" w:rsidRPr="007A199E" w:rsidRDefault="0036073D"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36073D" w:rsidRPr="007A199E" w:rsidRDefault="0036073D"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36073D" w:rsidRDefault="0036073D"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36073D" w:rsidRDefault="0036073D" w:rsidP="007A199E">
      <w:pPr>
        <w:jc w:val="both"/>
        <w:rPr>
          <w:rFonts w:ascii="Times New Roman" w:hAnsi="Times New Roman" w:cs="Times New Roman"/>
          <w:sz w:val="28"/>
          <w:szCs w:val="28"/>
          <w:lang w:eastAsia="ru-RU"/>
        </w:rPr>
      </w:pPr>
    </w:p>
    <w:p w:rsidR="0036073D" w:rsidRDefault="0036073D" w:rsidP="007A199E">
      <w:pPr>
        <w:jc w:val="both"/>
        <w:rPr>
          <w:rFonts w:ascii="Times New Roman" w:hAnsi="Times New Roman" w:cs="Times New Roman"/>
          <w:sz w:val="28"/>
          <w:szCs w:val="28"/>
          <w:lang w:eastAsia="ru-RU"/>
        </w:rPr>
      </w:pPr>
    </w:p>
    <w:p w:rsidR="0036073D" w:rsidRPr="00A87EA5" w:rsidRDefault="0036073D"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6073D" w:rsidRPr="007A199E"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6073D" w:rsidRPr="00A87EA5" w:rsidRDefault="0036073D" w:rsidP="00537582">
      <w:pPr>
        <w:pStyle w:val="2"/>
        <w:suppressAutoHyphens/>
        <w:ind w:firstLine="3600"/>
        <w:jc w:val="left"/>
        <w:rPr>
          <w:sz w:val="28"/>
          <w:szCs w:val="28"/>
        </w:rPr>
      </w:pPr>
    </w:p>
    <w:p w:rsidR="0036073D" w:rsidRPr="00466423" w:rsidRDefault="0036073D" w:rsidP="00A87EA5">
      <w:pPr>
        <w:suppressAutoHyphens/>
        <w:rPr>
          <w:rFonts w:ascii="Times New Roman" w:hAnsi="Times New Roman" w:cs="Times New Roman"/>
          <w:sz w:val="28"/>
          <w:szCs w:val="28"/>
        </w:rPr>
      </w:pPr>
    </w:p>
    <w:p w:rsidR="0036073D" w:rsidRPr="00466423" w:rsidRDefault="0036073D"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36073D" w:rsidRPr="00466423" w:rsidRDefault="0036073D"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w:t>
      </w:r>
    </w:p>
    <w:p w:rsidR="0036073D" w:rsidRPr="00466423" w:rsidRDefault="0036073D" w:rsidP="00A87EA5">
      <w:pPr>
        <w:suppressAutoHyphens/>
        <w:rPr>
          <w:rFonts w:ascii="Times New Roman" w:hAnsi="Times New Roman" w:cs="Times New Roman"/>
          <w:sz w:val="28"/>
          <w:szCs w:val="28"/>
        </w:rPr>
      </w:pPr>
    </w:p>
    <w:p w:rsidR="0036073D" w:rsidRPr="00466423" w:rsidRDefault="0036073D" w:rsidP="00A87EA5">
      <w:pPr>
        <w:suppressAutoHyphens/>
        <w:rPr>
          <w:rFonts w:ascii="Times New Roman" w:hAnsi="Times New Roman" w:cs="Times New Roman"/>
          <w:sz w:val="28"/>
          <w:szCs w:val="28"/>
        </w:rPr>
      </w:pPr>
    </w:p>
    <w:p w:rsidR="0036073D" w:rsidRPr="00466423" w:rsidRDefault="0036073D" w:rsidP="00A87EA5">
      <w:pPr>
        <w:suppressAutoHyphens/>
        <w:autoSpaceDE w:val="0"/>
        <w:autoSpaceDN w:val="0"/>
        <w:adjustRightInd w:val="0"/>
        <w:rPr>
          <w:rFonts w:ascii="Times New Roman" w:hAnsi="Times New Roman" w:cs="Times New Roman"/>
          <w:sz w:val="28"/>
          <w:szCs w:val="28"/>
        </w:rPr>
      </w:pPr>
      <w:r w:rsidRPr="00466423">
        <w:rPr>
          <w:rFonts w:ascii="Times New Roman" w:hAnsi="Times New Roman" w:cs="Times New Roman"/>
          <w:sz w:val="28"/>
          <w:szCs w:val="28"/>
        </w:rPr>
        <w:t>г. Славянск-на-Кубани                                                       «___» __________ 2016г.</w:t>
      </w:r>
    </w:p>
    <w:p w:rsidR="0036073D" w:rsidRPr="00466423"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466423"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709"/>
        <w:jc w:val="both"/>
        <w:rPr>
          <w:rFonts w:ascii="Times New Roman" w:hAnsi="Times New Roman" w:cs="Times New Roman"/>
          <w:sz w:val="28"/>
          <w:szCs w:val="28"/>
        </w:rPr>
      </w:pPr>
      <w:r w:rsidRPr="00466423">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sidRPr="00466423">
        <w:rPr>
          <w:rFonts w:ascii="Times New Roman" w:hAnsi="Times New Roman" w:cs="Times New Roman"/>
          <w:b/>
          <w:bCs/>
          <w:sz w:val="28"/>
          <w:szCs w:val="28"/>
        </w:rPr>
        <w:t>Муниципальное казенное учреждение «Управление капитального строительства</w:t>
      </w:r>
      <w:r>
        <w:rPr>
          <w:rFonts w:ascii="Times New Roman" w:hAnsi="Times New Roman" w:cs="Times New Roman"/>
          <w:b/>
          <w:bCs/>
          <w:sz w:val="28"/>
          <w:szCs w:val="28"/>
        </w:rPr>
        <w:t>»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36073D" w:rsidRPr="00A87EA5" w:rsidRDefault="0036073D" w:rsidP="00A87EA5">
      <w:pPr>
        <w:suppressAutoHyphens/>
        <w:autoSpaceDE w:val="0"/>
        <w:autoSpaceDN w:val="0"/>
        <w:adjustRightInd w:val="0"/>
        <w:jc w:val="both"/>
        <w:outlineLvl w:val="2"/>
        <w:rPr>
          <w:rFonts w:ascii="Times New Roman" w:hAnsi="Times New Roman" w:cs="Times New Roman"/>
          <w:sz w:val="28"/>
          <w:szCs w:val="28"/>
        </w:rPr>
      </w:pPr>
    </w:p>
    <w:p w:rsidR="0036073D" w:rsidRPr="00A87EA5" w:rsidRDefault="0036073D"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36073D" w:rsidRPr="00A87EA5" w:rsidRDefault="0036073D" w:rsidP="00A87EA5">
      <w:pPr>
        <w:suppressAutoHyphens/>
        <w:autoSpaceDE w:val="0"/>
        <w:autoSpaceDN w:val="0"/>
        <w:adjustRightInd w:val="0"/>
        <w:ind w:left="720"/>
        <w:outlineLvl w:val="2"/>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36073D" w:rsidRPr="00A87EA5" w:rsidRDefault="0036073D"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36073D" w:rsidRPr="00A87EA5" w:rsidRDefault="0036073D"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36073D" w:rsidRPr="00A87EA5">
        <w:tc>
          <w:tcPr>
            <w:tcW w:w="4672" w:type="dxa"/>
          </w:tcPr>
          <w:p w:rsidR="0036073D" w:rsidRPr="00A87EA5" w:rsidRDefault="0036073D"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36073D" w:rsidRPr="00A87EA5" w:rsidRDefault="0036073D"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36073D" w:rsidRPr="00A87EA5">
        <w:tc>
          <w:tcPr>
            <w:tcW w:w="4672" w:type="dxa"/>
          </w:tcPr>
          <w:p w:rsidR="0036073D" w:rsidRPr="00A87EA5" w:rsidRDefault="0036073D" w:rsidP="00A87EA5">
            <w:pPr>
              <w:suppressAutoHyphens/>
              <w:autoSpaceDE w:val="0"/>
              <w:autoSpaceDN w:val="0"/>
              <w:adjustRightInd w:val="0"/>
              <w:rPr>
                <w:rFonts w:ascii="Times New Roman" w:hAnsi="Times New Roman" w:cs="Times New Roman"/>
                <w:sz w:val="28"/>
                <w:szCs w:val="28"/>
              </w:rPr>
            </w:pPr>
          </w:p>
        </w:tc>
        <w:tc>
          <w:tcPr>
            <w:tcW w:w="4673" w:type="dxa"/>
          </w:tcPr>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36073D" w:rsidRDefault="0036073D"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36073D" w:rsidRDefault="0036073D" w:rsidP="00A87EA5">
            <w:pPr>
              <w:rPr>
                <w:rFonts w:ascii="Times New Roman" w:hAnsi="Times New Roman" w:cs="Times New Roman"/>
                <w:color w:val="000000"/>
              </w:rPr>
            </w:pPr>
          </w:p>
          <w:p w:rsidR="0036073D" w:rsidRDefault="0036073D" w:rsidP="00A87EA5">
            <w:pPr>
              <w:rPr>
                <w:rFonts w:ascii="Times New Roman" w:hAnsi="Times New Roman" w:cs="Times New Roman"/>
                <w:color w:val="000000"/>
              </w:rPr>
            </w:pPr>
            <w:r>
              <w:rPr>
                <w:rFonts w:ascii="Times New Roman" w:hAnsi="Times New Roman" w:cs="Times New Roman"/>
                <w:color w:val="000000"/>
              </w:rPr>
              <w:t>Руководитель</w:t>
            </w:r>
          </w:p>
          <w:p w:rsidR="0036073D" w:rsidRPr="00A87EA5" w:rsidRDefault="0036073D"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36073D" w:rsidRPr="00A87EA5" w:rsidRDefault="0036073D" w:rsidP="00A87EA5">
      <w:pPr>
        <w:suppressAutoHyphens/>
        <w:jc w:val="center"/>
        <w:rPr>
          <w:rFonts w:ascii="Times New Roman" w:hAnsi="Times New Roman" w:cs="Times New Roman"/>
          <w:color w:val="000000"/>
          <w:sz w:val="28"/>
          <w:szCs w:val="28"/>
        </w:rPr>
      </w:pPr>
    </w:p>
    <w:p w:rsidR="0036073D" w:rsidRPr="00A87EA5" w:rsidRDefault="0036073D" w:rsidP="00A87EA5">
      <w:pPr>
        <w:suppressAutoHyphens/>
        <w:ind w:left="5041"/>
        <w:jc w:val="center"/>
        <w:rPr>
          <w:rFonts w:ascii="Times New Roman" w:hAnsi="Times New Roman" w:cs="Times New Roman"/>
          <w:b/>
          <w:bCs/>
          <w:color w:val="000000"/>
          <w:sz w:val="28"/>
          <w:szCs w:val="28"/>
        </w:rPr>
      </w:pPr>
    </w:p>
    <w:p w:rsidR="0036073D" w:rsidRPr="00A87EA5" w:rsidRDefault="0036073D" w:rsidP="00A87EA5">
      <w:pPr>
        <w:suppressAutoHyphens/>
        <w:rPr>
          <w:rFonts w:ascii="Times New Roman" w:hAnsi="Times New Roman" w:cs="Times New Roman"/>
          <w:b/>
          <w:bCs/>
          <w:color w:val="000000"/>
          <w:sz w:val="28"/>
          <w:szCs w:val="28"/>
        </w:rPr>
      </w:pPr>
    </w:p>
    <w:p w:rsidR="0036073D" w:rsidRPr="00A87EA5" w:rsidRDefault="0036073D"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6073D" w:rsidRPr="007A199E"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6073D" w:rsidRPr="00A87EA5" w:rsidRDefault="0036073D" w:rsidP="00537582">
      <w:pPr>
        <w:pStyle w:val="2"/>
        <w:suppressAutoHyphens/>
        <w:ind w:firstLine="3600"/>
        <w:jc w:val="left"/>
        <w:rPr>
          <w:sz w:val="28"/>
          <w:szCs w:val="28"/>
        </w:rPr>
      </w:pPr>
    </w:p>
    <w:p w:rsidR="0036073D" w:rsidRPr="00A87EA5" w:rsidRDefault="0036073D" w:rsidP="00A87EA5">
      <w:pPr>
        <w:pStyle w:val="ConsNormal"/>
        <w:tabs>
          <w:tab w:val="left" w:pos="426"/>
        </w:tabs>
        <w:suppressAutoHyphens/>
        <w:ind w:right="0" w:firstLine="0"/>
        <w:jc w:val="both"/>
        <w:rPr>
          <w:rFonts w:ascii="Times New Roman" w:hAnsi="Times New Roman" w:cs="Times New Roman"/>
          <w:sz w:val="28"/>
          <w:szCs w:val="28"/>
        </w:rPr>
      </w:pPr>
    </w:p>
    <w:p w:rsidR="0036073D" w:rsidRPr="00A87EA5" w:rsidRDefault="0036073D"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36073D" w:rsidRPr="00A87EA5" w:rsidRDefault="0036073D" w:rsidP="00A87EA5">
      <w:pPr>
        <w:suppressAutoHyphens/>
        <w:jc w:val="center"/>
        <w:rPr>
          <w:rFonts w:ascii="Times New Roman" w:hAnsi="Times New Roman" w:cs="Times New Roman"/>
          <w:sz w:val="28"/>
          <w:szCs w:val="28"/>
        </w:rPr>
      </w:pPr>
    </w:p>
    <w:p w:rsidR="0036073D" w:rsidRPr="00A87EA5" w:rsidRDefault="0036073D"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36073D" w:rsidRPr="00A87EA5" w:rsidRDefault="0036073D" w:rsidP="00A87EA5">
      <w:pPr>
        <w:suppressAutoHyphens/>
        <w:ind w:firstLine="709"/>
        <w:jc w:val="both"/>
        <w:rPr>
          <w:rFonts w:ascii="Times New Roman" w:hAnsi="Times New Roman" w:cs="Times New Roman"/>
          <w:sz w:val="28"/>
          <w:szCs w:val="28"/>
        </w:rPr>
      </w:pPr>
    </w:p>
    <w:p w:rsidR="0036073D" w:rsidRPr="00A87EA5" w:rsidRDefault="0036073D"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36073D" w:rsidRPr="00A87EA5" w:rsidRDefault="0036073D"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36073D" w:rsidRPr="00A87EA5" w:rsidRDefault="0036073D"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36073D" w:rsidRPr="00A87EA5" w:rsidRDefault="0036073D"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36073D" w:rsidRPr="00A87EA5" w:rsidRDefault="0036073D"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36073D" w:rsidRPr="00A87EA5" w:rsidRDefault="0036073D" w:rsidP="008928E4">
      <w:pPr>
        <w:tabs>
          <w:tab w:val="left" w:pos="900"/>
          <w:tab w:val="left" w:pos="1080"/>
        </w:tabs>
        <w:suppressAutoHyphens/>
        <w:ind w:left="709"/>
        <w:jc w:val="both"/>
        <w:rPr>
          <w:rFonts w:ascii="Times New Roman" w:hAnsi="Times New Roman" w:cs="Times New Roman"/>
          <w:sz w:val="28"/>
          <w:szCs w:val="28"/>
        </w:rPr>
      </w:pPr>
    </w:p>
    <w:p w:rsidR="0036073D" w:rsidRPr="00A87EA5" w:rsidRDefault="0036073D"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36073D" w:rsidRPr="00A87EA5" w:rsidRDefault="0036073D" w:rsidP="00A87EA5">
      <w:pPr>
        <w:suppressAutoHyphens/>
        <w:ind w:left="709"/>
        <w:jc w:val="both"/>
        <w:rPr>
          <w:rFonts w:ascii="Times New Roman" w:hAnsi="Times New Roman" w:cs="Times New Roman"/>
          <w:sz w:val="28"/>
          <w:szCs w:val="28"/>
        </w:rPr>
      </w:pPr>
    </w:p>
    <w:p w:rsidR="0036073D" w:rsidRPr="00A87EA5" w:rsidRDefault="0036073D"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36073D" w:rsidRPr="00A87EA5" w:rsidRDefault="0036073D"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36073D" w:rsidRPr="00A87EA5" w:rsidRDefault="0036073D"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36073D" w:rsidRDefault="0036073D"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36073D" w:rsidRPr="00A87EA5" w:rsidRDefault="0036073D" w:rsidP="00E431E2">
      <w:pPr>
        <w:pStyle w:val="a"/>
        <w:tabs>
          <w:tab w:val="left" w:pos="1080"/>
        </w:tabs>
        <w:suppressAutoHyphens/>
        <w:spacing w:line="240" w:lineRule="auto"/>
        <w:ind w:left="-180" w:firstLine="900"/>
        <w:jc w:val="left"/>
      </w:pPr>
    </w:p>
    <w:p w:rsidR="0036073D" w:rsidRDefault="0036073D" w:rsidP="00A87EA5">
      <w:pPr>
        <w:suppressAutoHyphens/>
        <w:ind w:left="5041"/>
        <w:jc w:val="center"/>
        <w:rPr>
          <w:rFonts w:ascii="Times New Roman" w:hAnsi="Times New Roman" w:cs="Times New Roman"/>
          <w:b/>
          <w:bCs/>
          <w:color w:val="000000"/>
          <w:sz w:val="28"/>
          <w:szCs w:val="28"/>
        </w:rPr>
      </w:pPr>
    </w:p>
    <w:p w:rsidR="0036073D" w:rsidRPr="00A87EA5" w:rsidRDefault="0036073D"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6073D"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6073D" w:rsidRPr="007A199E" w:rsidRDefault="0036073D"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6073D" w:rsidRPr="00A87EA5" w:rsidRDefault="0036073D" w:rsidP="00537582">
      <w:pPr>
        <w:pStyle w:val="2"/>
        <w:suppressAutoHyphens/>
        <w:ind w:firstLine="3600"/>
        <w:jc w:val="left"/>
        <w:rPr>
          <w:sz w:val="28"/>
          <w:szCs w:val="28"/>
        </w:rPr>
      </w:pPr>
    </w:p>
    <w:p w:rsidR="0036073D" w:rsidRPr="00A87EA5" w:rsidRDefault="0036073D" w:rsidP="00A87EA5">
      <w:pPr>
        <w:pStyle w:val="ConsNormal"/>
        <w:tabs>
          <w:tab w:val="left" w:pos="426"/>
        </w:tabs>
        <w:suppressAutoHyphens/>
        <w:ind w:right="0" w:firstLine="0"/>
        <w:jc w:val="both"/>
        <w:rPr>
          <w:rFonts w:ascii="Times New Roman" w:hAnsi="Times New Roman" w:cs="Times New Roman"/>
          <w:sz w:val="28"/>
          <w:szCs w:val="28"/>
        </w:rPr>
      </w:pPr>
    </w:p>
    <w:p w:rsidR="0036073D" w:rsidRPr="00466423" w:rsidRDefault="0036073D" w:rsidP="00A87EA5">
      <w:pPr>
        <w:pStyle w:val="ConsNormal"/>
        <w:tabs>
          <w:tab w:val="left" w:pos="426"/>
        </w:tabs>
        <w:suppressAutoHyphens/>
        <w:ind w:right="0" w:firstLine="0"/>
        <w:jc w:val="both"/>
        <w:rPr>
          <w:rFonts w:ascii="Times New Roman" w:hAnsi="Times New Roman" w:cs="Times New Roman"/>
          <w:sz w:val="28"/>
          <w:szCs w:val="28"/>
        </w:rPr>
      </w:pPr>
    </w:p>
    <w:p w:rsidR="0036073D" w:rsidRPr="00466423" w:rsidRDefault="0036073D"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36073D" w:rsidRPr="00466423" w:rsidRDefault="0036073D"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 обеспечения обязательств по устранению выявленных дефектов в гарантийный период</w:t>
      </w:r>
    </w:p>
    <w:p w:rsidR="0036073D" w:rsidRPr="00466423" w:rsidRDefault="0036073D" w:rsidP="00A87EA5">
      <w:pPr>
        <w:suppressAutoHyphens/>
        <w:rPr>
          <w:rFonts w:ascii="Times New Roman" w:hAnsi="Times New Roman" w:cs="Times New Roman"/>
          <w:sz w:val="28"/>
          <w:szCs w:val="28"/>
        </w:rPr>
      </w:pPr>
    </w:p>
    <w:p w:rsidR="0036073D" w:rsidRPr="00466423" w:rsidRDefault="0036073D" w:rsidP="00A87EA5">
      <w:pPr>
        <w:suppressAutoHyphens/>
        <w:rPr>
          <w:rFonts w:ascii="Times New Roman" w:hAnsi="Times New Roman" w:cs="Times New Roman"/>
          <w:sz w:val="28"/>
          <w:szCs w:val="28"/>
        </w:rPr>
      </w:pPr>
    </w:p>
    <w:p w:rsidR="0036073D" w:rsidRPr="00A87EA5" w:rsidRDefault="0036073D"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36073D" w:rsidRPr="00A87EA5" w:rsidRDefault="0036073D"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36073D" w:rsidRPr="00A87EA5" w:rsidRDefault="0036073D" w:rsidP="00A87EA5">
      <w:pPr>
        <w:suppressAutoHyphens/>
        <w:autoSpaceDE w:val="0"/>
        <w:autoSpaceDN w:val="0"/>
        <w:adjustRightInd w:val="0"/>
        <w:jc w:val="both"/>
        <w:outlineLvl w:val="2"/>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ind w:firstLine="540"/>
        <w:rPr>
          <w:rFonts w:ascii="Times New Roman" w:hAnsi="Times New Roman" w:cs="Times New Roman"/>
          <w:sz w:val="28"/>
          <w:szCs w:val="28"/>
        </w:rPr>
      </w:pP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36073D" w:rsidRPr="00A87EA5" w:rsidRDefault="0036073D"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36073D" w:rsidRPr="00A87EA5">
        <w:tc>
          <w:tcPr>
            <w:tcW w:w="4672" w:type="dxa"/>
          </w:tcPr>
          <w:p w:rsidR="0036073D" w:rsidRPr="00A87EA5" w:rsidRDefault="0036073D"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36073D" w:rsidRPr="00A87EA5" w:rsidRDefault="0036073D"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36073D" w:rsidRPr="00A87EA5">
        <w:tc>
          <w:tcPr>
            <w:tcW w:w="4672" w:type="dxa"/>
          </w:tcPr>
          <w:p w:rsidR="0036073D" w:rsidRPr="00A87EA5" w:rsidRDefault="0036073D" w:rsidP="00A87EA5">
            <w:pPr>
              <w:suppressAutoHyphens/>
              <w:autoSpaceDE w:val="0"/>
              <w:autoSpaceDN w:val="0"/>
              <w:adjustRightInd w:val="0"/>
              <w:rPr>
                <w:rFonts w:ascii="Times New Roman" w:hAnsi="Times New Roman" w:cs="Times New Roman"/>
                <w:sz w:val="28"/>
                <w:szCs w:val="28"/>
              </w:rPr>
            </w:pPr>
          </w:p>
        </w:tc>
        <w:tc>
          <w:tcPr>
            <w:tcW w:w="4673" w:type="dxa"/>
          </w:tcPr>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36073D" w:rsidRPr="004B6B7E" w:rsidRDefault="0036073D"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36073D" w:rsidRDefault="0036073D"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36073D" w:rsidRDefault="0036073D" w:rsidP="00A87EA5">
            <w:pPr>
              <w:rPr>
                <w:rFonts w:ascii="Times New Roman" w:hAnsi="Times New Roman" w:cs="Times New Roman"/>
                <w:color w:val="000000"/>
              </w:rPr>
            </w:pPr>
          </w:p>
          <w:p w:rsidR="0036073D" w:rsidRDefault="0036073D" w:rsidP="00A87EA5">
            <w:pPr>
              <w:rPr>
                <w:rFonts w:ascii="Times New Roman" w:hAnsi="Times New Roman" w:cs="Times New Roman"/>
                <w:color w:val="000000"/>
              </w:rPr>
            </w:pPr>
            <w:r>
              <w:rPr>
                <w:rFonts w:ascii="Times New Roman" w:hAnsi="Times New Roman" w:cs="Times New Roman"/>
                <w:color w:val="000000"/>
              </w:rPr>
              <w:t>Руководитель</w:t>
            </w:r>
          </w:p>
          <w:p w:rsidR="0036073D" w:rsidRPr="00A87EA5" w:rsidRDefault="0036073D"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36073D" w:rsidRPr="00A87EA5" w:rsidRDefault="0036073D" w:rsidP="00A87EA5">
      <w:pPr>
        <w:jc w:val="both"/>
        <w:rPr>
          <w:rFonts w:ascii="Times New Roman" w:hAnsi="Times New Roman" w:cs="Times New Roman"/>
          <w:sz w:val="28"/>
          <w:szCs w:val="28"/>
          <w:lang w:eastAsia="ru-RU"/>
        </w:rPr>
      </w:pPr>
    </w:p>
    <w:p w:rsidR="0036073D" w:rsidRDefault="0036073D" w:rsidP="00A87EA5">
      <w:pPr>
        <w:jc w:val="both"/>
        <w:rPr>
          <w:rFonts w:ascii="Times New Roman" w:hAnsi="Times New Roman" w:cs="Times New Roman"/>
          <w:sz w:val="28"/>
          <w:szCs w:val="28"/>
          <w:lang w:eastAsia="ru-RU"/>
        </w:rPr>
      </w:pPr>
    </w:p>
    <w:p w:rsidR="0036073D" w:rsidRPr="004C4C3F" w:rsidRDefault="0036073D"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6073D" w:rsidRDefault="0036073D"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6073D" w:rsidRPr="007A199E" w:rsidRDefault="0036073D" w:rsidP="004C4C3F">
      <w:pPr>
        <w:ind w:firstLine="3600"/>
        <w:rPr>
          <w:rFonts w:ascii="Times New Roman" w:hAnsi="Times New Roman" w:cs="Times New Roman"/>
          <w:sz w:val="28"/>
          <w:szCs w:val="28"/>
          <w:lang w:eastAsia="ru-RU"/>
        </w:rPr>
      </w:pPr>
    </w:p>
    <w:p w:rsidR="0036073D" w:rsidRPr="00466423" w:rsidRDefault="0036073D" w:rsidP="004C4C3F">
      <w:pPr>
        <w:suppressAutoHyphens/>
        <w:jc w:val="center"/>
        <w:rPr>
          <w:rFonts w:ascii="Times New Roman" w:hAnsi="Times New Roman" w:cs="Times New Roman"/>
          <w:b/>
          <w:bCs/>
          <w:sz w:val="28"/>
          <w:szCs w:val="28"/>
        </w:rPr>
      </w:pPr>
      <w:r w:rsidRPr="00466423">
        <w:rPr>
          <w:rFonts w:ascii="Times New Roman" w:hAnsi="Times New Roman" w:cs="Times New Roman"/>
          <w:b/>
          <w:bCs/>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36073D" w:rsidRPr="004C4C3F" w:rsidRDefault="0036073D" w:rsidP="004C4C3F">
      <w:pPr>
        <w:suppressAutoHyphens/>
        <w:jc w:val="center"/>
        <w:rPr>
          <w:rFonts w:ascii="Times New Roman" w:hAnsi="Times New Roman" w:cs="Times New Roman"/>
          <w:sz w:val="28"/>
          <w:szCs w:val="28"/>
        </w:rPr>
      </w:pPr>
    </w:p>
    <w:p w:rsidR="0036073D" w:rsidRPr="004C4C3F" w:rsidRDefault="0036073D"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36073D" w:rsidRPr="004C4C3F" w:rsidRDefault="0036073D" w:rsidP="004C4C3F">
      <w:pPr>
        <w:suppressAutoHyphens/>
        <w:ind w:firstLine="709"/>
        <w:jc w:val="center"/>
        <w:rPr>
          <w:rFonts w:ascii="Times New Roman" w:hAnsi="Times New Roman" w:cs="Times New Roman"/>
          <w:sz w:val="28"/>
          <w:szCs w:val="28"/>
        </w:rPr>
      </w:pPr>
    </w:p>
    <w:p w:rsidR="0036073D" w:rsidRPr="004C4C3F" w:rsidRDefault="0036073D"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36073D" w:rsidRPr="004C4C3F" w:rsidRDefault="0036073D"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36073D" w:rsidRPr="004C4C3F" w:rsidRDefault="0036073D"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36073D" w:rsidRPr="004C4C3F" w:rsidRDefault="0036073D"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36073D" w:rsidRPr="004C4C3F" w:rsidRDefault="0036073D"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36073D" w:rsidRPr="004C4C3F" w:rsidRDefault="0036073D"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36073D" w:rsidRPr="004C4C3F" w:rsidRDefault="0036073D" w:rsidP="004C4C3F">
      <w:pPr>
        <w:suppressAutoHyphens/>
        <w:ind w:left="709"/>
        <w:jc w:val="both"/>
        <w:rPr>
          <w:rFonts w:ascii="Times New Roman" w:hAnsi="Times New Roman" w:cs="Times New Roman"/>
          <w:sz w:val="28"/>
          <w:szCs w:val="28"/>
        </w:rPr>
      </w:pPr>
    </w:p>
    <w:p w:rsidR="0036073D" w:rsidRPr="004C4C3F" w:rsidRDefault="0036073D"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36073D" w:rsidRPr="004C4C3F" w:rsidRDefault="0036073D" w:rsidP="004C4C3F">
      <w:pPr>
        <w:suppressAutoHyphens/>
        <w:ind w:left="709"/>
        <w:jc w:val="both"/>
        <w:rPr>
          <w:rFonts w:ascii="Times New Roman" w:hAnsi="Times New Roman" w:cs="Times New Roman"/>
          <w:sz w:val="28"/>
          <w:szCs w:val="28"/>
        </w:rPr>
      </w:pPr>
    </w:p>
    <w:p w:rsidR="0036073D" w:rsidRPr="004C4C3F" w:rsidRDefault="0036073D"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36073D" w:rsidRPr="004C4C3F" w:rsidRDefault="0036073D"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36073D" w:rsidRPr="004C4C3F" w:rsidRDefault="0036073D"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36073D" w:rsidRPr="004C4C3F" w:rsidRDefault="0036073D" w:rsidP="004C4C3F">
      <w:pPr>
        <w:pStyle w:val="a"/>
        <w:numPr>
          <w:ilvl w:val="0"/>
          <w:numId w:val="28"/>
        </w:numPr>
        <w:suppressAutoHyphens/>
        <w:spacing w:line="240" w:lineRule="auto"/>
      </w:pPr>
      <w:r w:rsidRPr="004C4C3F">
        <w:t>Заверенная копия Договора.</w:t>
      </w:r>
    </w:p>
    <w:p w:rsidR="0036073D" w:rsidRPr="004C4C3F" w:rsidRDefault="0036073D"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36073D" w:rsidRDefault="0036073D" w:rsidP="00A87EA5">
      <w:pPr>
        <w:jc w:val="both"/>
        <w:rPr>
          <w:rFonts w:ascii="Times New Roman" w:hAnsi="Times New Roman" w:cs="Times New Roman"/>
          <w:sz w:val="28"/>
          <w:szCs w:val="28"/>
        </w:rPr>
      </w:pPr>
    </w:p>
    <w:p w:rsidR="0036073D" w:rsidRDefault="0036073D" w:rsidP="00A87EA5">
      <w:pPr>
        <w:jc w:val="both"/>
        <w:rPr>
          <w:rFonts w:ascii="Times New Roman" w:hAnsi="Times New Roman" w:cs="Times New Roman"/>
          <w:sz w:val="28"/>
          <w:szCs w:val="28"/>
        </w:rPr>
      </w:pPr>
    </w:p>
    <w:p w:rsidR="0036073D" w:rsidRPr="00A87EA5" w:rsidRDefault="0036073D" w:rsidP="00A87EA5">
      <w:pPr>
        <w:jc w:val="both"/>
        <w:rPr>
          <w:rFonts w:ascii="Times New Roman" w:hAnsi="Times New Roman" w:cs="Times New Roman"/>
          <w:sz w:val="28"/>
          <w:szCs w:val="28"/>
          <w:lang w:eastAsia="ru-RU"/>
        </w:rPr>
      </w:pPr>
    </w:p>
    <w:p w:rsidR="0036073D" w:rsidRDefault="0036073D" w:rsidP="007A199E">
      <w:pPr>
        <w:jc w:val="both"/>
        <w:rPr>
          <w:rFonts w:ascii="Times New Roman" w:hAnsi="Times New Roman" w:cs="Times New Roman"/>
          <w:sz w:val="28"/>
          <w:szCs w:val="28"/>
          <w:lang w:eastAsia="ru-RU"/>
        </w:rPr>
      </w:pPr>
    </w:p>
    <w:p w:rsidR="0036073D" w:rsidRDefault="0036073D"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36073D" w:rsidRDefault="0036073D"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36073D"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73D" w:rsidRDefault="0036073D" w:rsidP="007D7050">
      <w:r>
        <w:separator/>
      </w:r>
    </w:p>
  </w:endnote>
  <w:endnote w:type="continuationSeparator" w:id="1">
    <w:p w:rsidR="0036073D" w:rsidRDefault="0036073D"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73D" w:rsidRDefault="0036073D" w:rsidP="007D7050">
      <w:r>
        <w:separator/>
      </w:r>
    </w:p>
  </w:footnote>
  <w:footnote w:type="continuationSeparator" w:id="1">
    <w:p w:rsidR="0036073D" w:rsidRDefault="0036073D"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3D" w:rsidRPr="007D7050" w:rsidRDefault="0036073D">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2</w:t>
    </w:r>
    <w:r w:rsidRPr="007D7050">
      <w:rPr>
        <w:rFonts w:ascii="Times New Roman" w:hAnsi="Times New Roman" w:cs="Times New Roman"/>
        <w:sz w:val="28"/>
        <w:szCs w:val="28"/>
      </w:rPr>
      <w:fldChar w:fldCharType="end"/>
    </w:r>
  </w:p>
  <w:p w:rsidR="0036073D" w:rsidRDefault="003607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B7EBF"/>
    <w:rsid w:val="000C3454"/>
    <w:rsid w:val="000C443C"/>
    <w:rsid w:val="000E6658"/>
    <w:rsid w:val="00104334"/>
    <w:rsid w:val="00116BB6"/>
    <w:rsid w:val="0012219E"/>
    <w:rsid w:val="00127F27"/>
    <w:rsid w:val="00141870"/>
    <w:rsid w:val="00153E1A"/>
    <w:rsid w:val="00183509"/>
    <w:rsid w:val="00193BD4"/>
    <w:rsid w:val="001B1439"/>
    <w:rsid w:val="001B4FA4"/>
    <w:rsid w:val="001E10DC"/>
    <w:rsid w:val="001E345B"/>
    <w:rsid w:val="001E785B"/>
    <w:rsid w:val="0026543E"/>
    <w:rsid w:val="002A7BF8"/>
    <w:rsid w:val="002E1246"/>
    <w:rsid w:val="002E654F"/>
    <w:rsid w:val="003018AD"/>
    <w:rsid w:val="003175B6"/>
    <w:rsid w:val="00333058"/>
    <w:rsid w:val="0036073D"/>
    <w:rsid w:val="00366E27"/>
    <w:rsid w:val="00370512"/>
    <w:rsid w:val="003A5AF6"/>
    <w:rsid w:val="003F5042"/>
    <w:rsid w:val="00417745"/>
    <w:rsid w:val="00455F16"/>
    <w:rsid w:val="00466423"/>
    <w:rsid w:val="00484F02"/>
    <w:rsid w:val="00485845"/>
    <w:rsid w:val="004A6281"/>
    <w:rsid w:val="004B4F8C"/>
    <w:rsid w:val="004B6B7E"/>
    <w:rsid w:val="004C3378"/>
    <w:rsid w:val="004C4C3F"/>
    <w:rsid w:val="00505750"/>
    <w:rsid w:val="00537582"/>
    <w:rsid w:val="005503F7"/>
    <w:rsid w:val="00571512"/>
    <w:rsid w:val="00571C7A"/>
    <w:rsid w:val="0058315D"/>
    <w:rsid w:val="005A7F86"/>
    <w:rsid w:val="005C6341"/>
    <w:rsid w:val="005C66BD"/>
    <w:rsid w:val="005D7962"/>
    <w:rsid w:val="005F4979"/>
    <w:rsid w:val="005F71C8"/>
    <w:rsid w:val="00626E83"/>
    <w:rsid w:val="0065215B"/>
    <w:rsid w:val="00656E87"/>
    <w:rsid w:val="00673720"/>
    <w:rsid w:val="00694EAD"/>
    <w:rsid w:val="006D2BD4"/>
    <w:rsid w:val="007018CA"/>
    <w:rsid w:val="007214D7"/>
    <w:rsid w:val="00732E4B"/>
    <w:rsid w:val="007333ED"/>
    <w:rsid w:val="007346FE"/>
    <w:rsid w:val="00772DEE"/>
    <w:rsid w:val="00795799"/>
    <w:rsid w:val="007A199E"/>
    <w:rsid w:val="007B26FD"/>
    <w:rsid w:val="007D7050"/>
    <w:rsid w:val="008336AD"/>
    <w:rsid w:val="00834F85"/>
    <w:rsid w:val="00875832"/>
    <w:rsid w:val="008928E4"/>
    <w:rsid w:val="00892D76"/>
    <w:rsid w:val="008933FC"/>
    <w:rsid w:val="008B0977"/>
    <w:rsid w:val="008B0DE5"/>
    <w:rsid w:val="008B2865"/>
    <w:rsid w:val="008C6F51"/>
    <w:rsid w:val="00943EBF"/>
    <w:rsid w:val="00976E50"/>
    <w:rsid w:val="009A6EEF"/>
    <w:rsid w:val="009D13C8"/>
    <w:rsid w:val="009E523D"/>
    <w:rsid w:val="009F041E"/>
    <w:rsid w:val="009F3B5B"/>
    <w:rsid w:val="009F5EC6"/>
    <w:rsid w:val="00A10D50"/>
    <w:rsid w:val="00A15AE6"/>
    <w:rsid w:val="00A35760"/>
    <w:rsid w:val="00A87EA5"/>
    <w:rsid w:val="00A900B9"/>
    <w:rsid w:val="00AA4C13"/>
    <w:rsid w:val="00AC6CC4"/>
    <w:rsid w:val="00AF65BB"/>
    <w:rsid w:val="00B0550C"/>
    <w:rsid w:val="00B05C80"/>
    <w:rsid w:val="00B279B1"/>
    <w:rsid w:val="00B33078"/>
    <w:rsid w:val="00B4058C"/>
    <w:rsid w:val="00B56DCE"/>
    <w:rsid w:val="00B7442B"/>
    <w:rsid w:val="00BE0302"/>
    <w:rsid w:val="00BE139D"/>
    <w:rsid w:val="00C3619D"/>
    <w:rsid w:val="00C71DE7"/>
    <w:rsid w:val="00CA2D56"/>
    <w:rsid w:val="00CC2062"/>
    <w:rsid w:val="00CC7EAE"/>
    <w:rsid w:val="00CD1B5B"/>
    <w:rsid w:val="00CD63FB"/>
    <w:rsid w:val="00CE1A60"/>
    <w:rsid w:val="00CF6C28"/>
    <w:rsid w:val="00D10FAA"/>
    <w:rsid w:val="00D16B5A"/>
    <w:rsid w:val="00D34ED3"/>
    <w:rsid w:val="00DB0F64"/>
    <w:rsid w:val="00DE5D83"/>
    <w:rsid w:val="00E1171E"/>
    <w:rsid w:val="00E32C58"/>
    <w:rsid w:val="00E36A90"/>
    <w:rsid w:val="00E431E2"/>
    <w:rsid w:val="00E52771"/>
    <w:rsid w:val="00E550D9"/>
    <w:rsid w:val="00E653C1"/>
    <w:rsid w:val="00E774BE"/>
    <w:rsid w:val="00E91EAB"/>
    <w:rsid w:val="00EA36DD"/>
    <w:rsid w:val="00EA597C"/>
    <w:rsid w:val="00EA6364"/>
    <w:rsid w:val="00F04D4D"/>
    <w:rsid w:val="00F0590D"/>
    <w:rsid w:val="00F335D6"/>
    <w:rsid w:val="00F50C6E"/>
    <w:rsid w:val="00F768A4"/>
    <w:rsid w:val="00FB07A8"/>
    <w:rsid w:val="00FF4D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31</Pages>
  <Words>9876</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38</cp:revision>
  <cp:lastPrinted>2016-08-12T05:23:00Z</cp:lastPrinted>
  <dcterms:created xsi:type="dcterms:W3CDTF">2016-08-04T05:30:00Z</dcterms:created>
  <dcterms:modified xsi:type="dcterms:W3CDTF">2016-09-07T12:43:00Z</dcterms:modified>
</cp:coreProperties>
</file>